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AA016" w14:textId="77777777" w:rsidR="007D75CF" w:rsidRPr="00651F94" w:rsidRDefault="009E5CD9" w:rsidP="00CF182F">
      <w:pPr>
        <w:pStyle w:val="datumtevilka"/>
        <w:rPr>
          <w:rFonts w:cs="Arial"/>
          <w:color w:val="000000"/>
          <w:highlight w:val="yellow"/>
        </w:rPr>
      </w:pPr>
      <w:r w:rsidRPr="006C0F20">
        <w:rPr>
          <w:rFonts w:cs="Arial"/>
          <w:noProof/>
          <w:color w:val="000000"/>
        </w:rPr>
        <mc:AlternateContent>
          <mc:Choice Requires="wps">
            <w:drawing>
              <wp:anchor distT="360045" distB="540385" distL="0" distR="0" simplePos="0" relativeHeight="251657216" behindDoc="0" locked="0" layoutInCell="1" allowOverlap="0" wp14:anchorId="5ED4F74A" wp14:editId="2B1FB2D7">
                <wp:simplePos x="0" y="0"/>
                <wp:positionH relativeFrom="page">
                  <wp:posOffset>1080135</wp:posOffset>
                </wp:positionH>
                <wp:positionV relativeFrom="page">
                  <wp:posOffset>1884045</wp:posOffset>
                </wp:positionV>
                <wp:extent cx="2520315" cy="470535"/>
                <wp:effectExtent l="3810" t="0" r="0" b="0"/>
                <wp:wrapTopAndBottom/>
                <wp:docPr id="2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5A172" w14:textId="77777777" w:rsidR="00DC3900" w:rsidRPr="003C0A38" w:rsidRDefault="00DC3900" w:rsidP="00016ED8">
                            <w:pPr>
                              <w:pStyle w:val="Naslov3"/>
                              <w:rPr>
                                <w:sz w:val="20"/>
                                <w:szCs w:val="20"/>
                                <w:lang w:val="sl-SI"/>
                              </w:rPr>
                            </w:pPr>
                            <w:r w:rsidRPr="003C0A38">
                              <w:rPr>
                                <w:sz w:val="20"/>
                                <w:szCs w:val="20"/>
                                <w:lang w:val="sl-SI"/>
                              </w:rPr>
                              <w:t>Vsem potencialnim ponudnikom</w:t>
                            </w:r>
                          </w:p>
                          <w:p w14:paraId="247F32A3" w14:textId="77777777" w:rsidR="00DC3900" w:rsidRPr="003E1C74" w:rsidRDefault="00DC3900" w:rsidP="007D75CF">
                            <w:pPr>
                              <w:rPr>
                                <w:lang w:val="sl-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85.05pt;margin-top:148.35pt;width:198.45pt;height:37.05pt;z-index:251657216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" o:allowoverlap="f" filled="f" stroked="f">
                <v:textbox inset="0,0,0,0">
                  <w:txbxContent>
                    <w:p w:rsidR="00DC3900" w:rsidRPr="003C0A38" w:rsidRDefault="00DC3900" w:rsidP="00016ED8">
                      <w:pPr>
                        <w:pStyle w:val="Naslov3"/>
                        <w:rPr>
                          <w:sz w:val="20"/>
                          <w:szCs w:val="20"/>
                          <w:lang w:val="sl-SI"/>
                        </w:rPr>
                      </w:pPr>
                      <w:r w:rsidRPr="003C0A38">
                        <w:rPr>
                          <w:sz w:val="20"/>
                          <w:szCs w:val="20"/>
                          <w:lang w:val="sl-SI"/>
                        </w:rPr>
                        <w:t>Vsem potencialnim ponudnikom</w:t>
                      </w:r>
                    </w:p>
                    <w:p w:rsidR="00DC3900" w:rsidRPr="003E1C74" w:rsidRDefault="00DC3900" w:rsidP="007D75CF">
                      <w:pPr>
                        <w:rPr>
                          <w:lang w:val="sl-SI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7D75CF" w:rsidRPr="006C0F20">
        <w:rPr>
          <w:rFonts w:cs="Arial"/>
          <w:color w:val="000000"/>
        </w:rPr>
        <w:t xml:space="preserve">Številka: </w:t>
      </w:r>
      <w:r w:rsidR="007D75CF" w:rsidRPr="006C0F20">
        <w:rPr>
          <w:rFonts w:cs="Arial"/>
          <w:color w:val="000000"/>
        </w:rPr>
        <w:tab/>
      </w:r>
      <w:r w:rsidR="00D93DFC" w:rsidRPr="00490494">
        <w:rPr>
          <w:rFonts w:cs="Arial"/>
          <w:bCs/>
          <w:color w:val="000000"/>
        </w:rPr>
        <w:t>430-</w:t>
      </w:r>
      <w:r w:rsidR="00571D9C" w:rsidRPr="00490494">
        <w:rPr>
          <w:rFonts w:cs="Arial"/>
          <w:bCs/>
          <w:color w:val="000000"/>
        </w:rPr>
        <w:t>234</w:t>
      </w:r>
      <w:r w:rsidR="00BF6A98" w:rsidRPr="00490494">
        <w:rPr>
          <w:rFonts w:cs="Arial"/>
          <w:bCs/>
          <w:color w:val="000000"/>
        </w:rPr>
        <w:t>/</w:t>
      </w:r>
      <w:r w:rsidR="00BF6A98" w:rsidRPr="00405526">
        <w:rPr>
          <w:rFonts w:cs="Arial"/>
          <w:bCs/>
          <w:color w:val="000000"/>
        </w:rPr>
        <w:t>202</w:t>
      </w:r>
      <w:r w:rsidR="00571D9C" w:rsidRPr="00405526">
        <w:rPr>
          <w:rFonts w:cs="Arial"/>
          <w:bCs/>
          <w:color w:val="000000"/>
        </w:rPr>
        <w:t>5</w:t>
      </w:r>
      <w:r w:rsidR="00BF6A98" w:rsidRPr="00405526">
        <w:rPr>
          <w:rFonts w:cs="Arial"/>
          <w:bCs/>
          <w:color w:val="000000"/>
        </w:rPr>
        <w:t>/</w:t>
      </w:r>
      <w:r w:rsidR="00490494" w:rsidRPr="00405526">
        <w:rPr>
          <w:rFonts w:cs="Arial"/>
          <w:bCs/>
          <w:color w:val="000000"/>
        </w:rPr>
        <w:t>8</w:t>
      </w:r>
      <w:r w:rsidR="001D0D0F" w:rsidRPr="00405526">
        <w:rPr>
          <w:rFonts w:cs="Arial"/>
          <w:bCs/>
          <w:color w:val="000000"/>
        </w:rPr>
        <w:t xml:space="preserve"> </w:t>
      </w:r>
      <w:r w:rsidR="00016ED8" w:rsidRPr="00405526">
        <w:rPr>
          <w:rFonts w:cs="Arial"/>
          <w:color w:val="000000"/>
        </w:rPr>
        <w:t>(</w:t>
      </w:r>
      <w:r w:rsidR="009449A4" w:rsidRPr="00405526">
        <w:rPr>
          <w:rFonts w:cs="Arial"/>
          <w:color w:val="000000"/>
        </w:rPr>
        <w:t>1541-</w:t>
      </w:r>
      <w:r w:rsidR="004C16C7" w:rsidRPr="00405526">
        <w:rPr>
          <w:rFonts w:cs="Arial"/>
          <w:color w:val="000000"/>
        </w:rPr>
        <w:t>32</w:t>
      </w:r>
      <w:r w:rsidR="0052230D" w:rsidRPr="00405526">
        <w:rPr>
          <w:rFonts w:cs="Arial"/>
          <w:color w:val="000000"/>
        </w:rPr>
        <w:t>)</w:t>
      </w:r>
      <w:r w:rsidR="00E16B32" w:rsidRPr="00BA4A09">
        <w:rPr>
          <w:rFonts w:cs="Arial"/>
          <w:noProof/>
        </w:rPr>
        <w:t xml:space="preserve"> </w:t>
      </w:r>
    </w:p>
    <w:p w14:paraId="777C606D" w14:textId="3ACC2976" w:rsidR="007D75CF" w:rsidRPr="006C0F20" w:rsidRDefault="00C250D5" w:rsidP="00CF182F">
      <w:pPr>
        <w:pStyle w:val="datumtevilka"/>
        <w:rPr>
          <w:rFonts w:cs="Arial"/>
          <w:color w:val="000000"/>
        </w:rPr>
      </w:pPr>
      <w:r w:rsidRPr="008942F5">
        <w:rPr>
          <w:rFonts w:cs="Arial"/>
          <w:color w:val="000000"/>
        </w:rPr>
        <w:t xml:space="preserve">Datum: </w:t>
      </w:r>
      <w:r w:rsidRPr="008942F5">
        <w:rPr>
          <w:rFonts w:cs="Arial"/>
          <w:color w:val="000000"/>
        </w:rPr>
        <w:tab/>
      </w:r>
      <w:r w:rsidR="0016023E">
        <w:rPr>
          <w:rFonts w:cs="Arial"/>
        </w:rPr>
        <w:t>1</w:t>
      </w:r>
      <w:r w:rsidR="006A7601">
        <w:rPr>
          <w:rFonts w:cs="Arial"/>
        </w:rPr>
        <w:t>3</w:t>
      </w:r>
      <w:bookmarkStart w:id="0" w:name="_GoBack"/>
      <w:bookmarkEnd w:id="0"/>
      <w:r w:rsidR="00D93DFC" w:rsidRPr="008942F5">
        <w:rPr>
          <w:rFonts w:cs="Arial"/>
        </w:rPr>
        <w:t xml:space="preserve">. </w:t>
      </w:r>
      <w:r w:rsidR="00571D9C" w:rsidRPr="008942F5">
        <w:rPr>
          <w:rFonts w:cs="Arial"/>
        </w:rPr>
        <w:t>5</w:t>
      </w:r>
      <w:r w:rsidR="00D93DFC" w:rsidRPr="008942F5">
        <w:rPr>
          <w:rFonts w:cs="Arial"/>
        </w:rPr>
        <w:t>. 202</w:t>
      </w:r>
      <w:r w:rsidR="00571D9C" w:rsidRPr="008942F5">
        <w:rPr>
          <w:rFonts w:cs="Arial"/>
        </w:rPr>
        <w:t>5</w:t>
      </w:r>
    </w:p>
    <w:p w14:paraId="798C4049" w14:textId="77777777" w:rsidR="00DD3761" w:rsidRPr="006C0F20" w:rsidRDefault="00DD3761" w:rsidP="00FC2D0C">
      <w:pPr>
        <w:pStyle w:val="ZADEVA"/>
        <w:ind w:left="0" w:firstLine="0"/>
        <w:rPr>
          <w:rFonts w:cs="Arial"/>
          <w:color w:val="000000"/>
          <w:szCs w:val="20"/>
          <w:lang w:val="sl-SI"/>
        </w:rPr>
      </w:pPr>
    </w:p>
    <w:p w14:paraId="148B391E" w14:textId="686ED186" w:rsidR="00ED3A3A" w:rsidRPr="00ED3A3A" w:rsidRDefault="007D75CF" w:rsidP="00ED3A3A">
      <w:pPr>
        <w:pStyle w:val="ZADEVA"/>
        <w:rPr>
          <w:rFonts w:cs="Arial"/>
          <w:color w:val="000000"/>
          <w:szCs w:val="20"/>
          <w:lang w:val="sl-SI"/>
        </w:rPr>
      </w:pPr>
      <w:r w:rsidRPr="006C0F20">
        <w:rPr>
          <w:rFonts w:cs="Arial"/>
          <w:color w:val="000000"/>
          <w:szCs w:val="20"/>
          <w:lang w:val="sl-SI"/>
        </w:rPr>
        <w:t xml:space="preserve">Zadeva: </w:t>
      </w:r>
      <w:r w:rsidRPr="006C0F20">
        <w:rPr>
          <w:rFonts w:cs="Arial"/>
          <w:color w:val="000000"/>
          <w:szCs w:val="20"/>
          <w:lang w:val="sl-SI"/>
        </w:rPr>
        <w:tab/>
      </w:r>
      <w:r w:rsidR="00087388">
        <w:rPr>
          <w:rFonts w:cs="Arial"/>
          <w:color w:val="000000"/>
          <w:szCs w:val="20"/>
          <w:lang w:val="sl-SI"/>
        </w:rPr>
        <w:t>Dodatn</w:t>
      </w:r>
      <w:r w:rsidR="00FA65CB">
        <w:rPr>
          <w:rFonts w:cs="Arial"/>
          <w:color w:val="000000"/>
          <w:szCs w:val="20"/>
          <w:lang w:val="sl-SI"/>
        </w:rPr>
        <w:t>o</w:t>
      </w:r>
      <w:r w:rsidR="00285A81">
        <w:rPr>
          <w:rFonts w:cs="Arial"/>
          <w:color w:val="000000"/>
          <w:szCs w:val="20"/>
          <w:lang w:val="sl-SI"/>
        </w:rPr>
        <w:t xml:space="preserve"> pojasnil</w:t>
      </w:r>
      <w:r w:rsidR="00FA65CB">
        <w:rPr>
          <w:rFonts w:cs="Arial"/>
          <w:color w:val="000000"/>
          <w:szCs w:val="20"/>
          <w:lang w:val="sl-SI"/>
        </w:rPr>
        <w:t>o</w:t>
      </w:r>
      <w:r w:rsidR="00285A81">
        <w:rPr>
          <w:rFonts w:cs="Arial"/>
          <w:color w:val="000000"/>
          <w:szCs w:val="20"/>
          <w:lang w:val="sl-SI"/>
        </w:rPr>
        <w:t xml:space="preserve"> v zvezi </w:t>
      </w:r>
      <w:r w:rsidR="0021204E">
        <w:rPr>
          <w:rFonts w:cs="Arial"/>
          <w:color w:val="000000"/>
          <w:szCs w:val="20"/>
          <w:lang w:val="sl-SI"/>
        </w:rPr>
        <w:t>s pripravo ponudbe</w:t>
      </w:r>
      <w:r w:rsidR="00ED3A3A">
        <w:rPr>
          <w:rFonts w:cs="Arial"/>
          <w:color w:val="000000"/>
          <w:szCs w:val="20"/>
          <w:lang w:val="sl-SI"/>
        </w:rPr>
        <w:t xml:space="preserve"> </w:t>
      </w:r>
      <w:r w:rsidR="0011228E">
        <w:rPr>
          <w:rFonts w:cs="Arial"/>
          <w:color w:val="000000"/>
          <w:szCs w:val="20"/>
          <w:lang w:val="sl-SI"/>
        </w:rPr>
        <w:t>in sprememba razpisne dokumentacije</w:t>
      </w:r>
    </w:p>
    <w:p w14:paraId="3C1AEC78" w14:textId="77777777" w:rsidR="00A25F75" w:rsidRPr="006C0F20" w:rsidRDefault="00A25F75" w:rsidP="00CF182F">
      <w:pPr>
        <w:rPr>
          <w:rFonts w:cs="Arial"/>
          <w:color w:val="000000"/>
          <w:szCs w:val="20"/>
          <w:lang w:val="sl-SI"/>
        </w:rPr>
      </w:pPr>
    </w:p>
    <w:p w14:paraId="6FEE96C0" w14:textId="3AAB3AD3" w:rsidR="00830402" w:rsidRDefault="005D7EA9" w:rsidP="00CF182F">
      <w:pPr>
        <w:jc w:val="both"/>
        <w:rPr>
          <w:rFonts w:cs="Arial"/>
          <w:color w:val="000000"/>
          <w:szCs w:val="20"/>
          <w:lang w:val="sl-SI"/>
        </w:rPr>
      </w:pPr>
      <w:r w:rsidRPr="00491B89">
        <w:rPr>
          <w:rFonts w:cs="Arial"/>
          <w:color w:val="000000"/>
          <w:szCs w:val="20"/>
          <w:lang w:val="sl-SI"/>
        </w:rPr>
        <w:t xml:space="preserve">V </w:t>
      </w:r>
      <w:r w:rsidR="00A27854" w:rsidRPr="00491B89">
        <w:rPr>
          <w:rFonts w:cs="Arial"/>
          <w:color w:val="000000"/>
          <w:szCs w:val="20"/>
          <w:lang w:val="sl-SI"/>
        </w:rPr>
        <w:t xml:space="preserve">zvezi z </w:t>
      </w:r>
      <w:r w:rsidR="005B6653" w:rsidRPr="00491B89">
        <w:rPr>
          <w:rFonts w:cs="Arial"/>
          <w:color w:val="000000"/>
          <w:szCs w:val="20"/>
          <w:lang w:val="sl-SI"/>
        </w:rPr>
        <w:t xml:space="preserve">javnim naročilom za </w:t>
      </w:r>
      <w:r w:rsidR="004341A0" w:rsidRPr="00491B89">
        <w:rPr>
          <w:rFonts w:cs="Arial"/>
          <w:color w:val="000000"/>
          <w:szCs w:val="20"/>
          <w:lang w:val="sl-SI"/>
        </w:rPr>
        <w:t xml:space="preserve">oddajo naročila </w:t>
      </w:r>
      <w:r w:rsidR="00571D9C">
        <w:rPr>
          <w:rFonts w:cs="Arial"/>
          <w:color w:val="000000"/>
          <w:szCs w:val="20"/>
          <w:lang w:val="sl-SI"/>
        </w:rPr>
        <w:t>storitve</w:t>
      </w:r>
      <w:r w:rsidR="004D6146" w:rsidRPr="00491B89">
        <w:rPr>
          <w:rFonts w:cs="Arial"/>
          <w:color w:val="000000"/>
          <w:szCs w:val="20"/>
          <w:lang w:val="sl-SI"/>
        </w:rPr>
        <w:t xml:space="preserve"> </w:t>
      </w:r>
      <w:r w:rsidR="00B3150C" w:rsidRPr="00491B89">
        <w:rPr>
          <w:rFonts w:cs="Arial"/>
          <w:color w:val="000000"/>
          <w:szCs w:val="20"/>
          <w:lang w:val="sl-SI"/>
        </w:rPr>
        <w:t xml:space="preserve">po </w:t>
      </w:r>
      <w:r w:rsidR="00C83E1F" w:rsidRPr="00491B89">
        <w:rPr>
          <w:rFonts w:cs="Arial"/>
          <w:color w:val="000000"/>
          <w:szCs w:val="20"/>
          <w:lang w:val="sl-SI"/>
        </w:rPr>
        <w:t xml:space="preserve">odprtem </w:t>
      </w:r>
      <w:r w:rsidR="00B3150C" w:rsidRPr="00491B89">
        <w:rPr>
          <w:rFonts w:cs="Arial"/>
          <w:color w:val="000000"/>
          <w:szCs w:val="20"/>
          <w:lang w:val="sl-SI"/>
        </w:rPr>
        <w:t xml:space="preserve">postopku </w:t>
      </w:r>
      <w:bookmarkStart w:id="1" w:name="_Hlk180136979"/>
      <w:r w:rsidR="00B16B38">
        <w:rPr>
          <w:rFonts w:cs="Arial"/>
          <w:color w:val="000000"/>
          <w:szCs w:val="20"/>
          <w:lang w:val="sl-SI"/>
        </w:rPr>
        <w:t xml:space="preserve">za </w:t>
      </w:r>
      <w:r w:rsidR="00571D9C" w:rsidRPr="00571D9C">
        <w:rPr>
          <w:rFonts w:cs="Arial"/>
          <w:color w:val="000000"/>
          <w:szCs w:val="20"/>
          <w:lang w:val="sl-SI"/>
        </w:rPr>
        <w:t>vzdrževanje klimatskih naprav izven garancijskega roka ter nakup, dobav</w:t>
      </w:r>
      <w:r w:rsidR="00B16B38">
        <w:rPr>
          <w:rFonts w:cs="Arial"/>
          <w:color w:val="000000"/>
          <w:szCs w:val="20"/>
          <w:lang w:val="sl-SI"/>
        </w:rPr>
        <w:t>o</w:t>
      </w:r>
      <w:r w:rsidR="00571D9C" w:rsidRPr="00571D9C">
        <w:rPr>
          <w:rFonts w:cs="Arial"/>
          <w:color w:val="000000"/>
          <w:szCs w:val="20"/>
          <w:lang w:val="sl-SI"/>
        </w:rPr>
        <w:t>, montaž</w:t>
      </w:r>
      <w:r w:rsidR="00B16B38">
        <w:rPr>
          <w:rFonts w:cs="Arial"/>
          <w:color w:val="000000"/>
          <w:szCs w:val="20"/>
          <w:lang w:val="sl-SI"/>
        </w:rPr>
        <w:t>o</w:t>
      </w:r>
      <w:r w:rsidR="00571D9C" w:rsidRPr="00571D9C">
        <w:rPr>
          <w:rFonts w:cs="Arial"/>
          <w:color w:val="000000"/>
          <w:szCs w:val="20"/>
          <w:lang w:val="sl-SI"/>
        </w:rPr>
        <w:t xml:space="preserve"> in vzdrževanje </w:t>
      </w:r>
      <w:proofErr w:type="spellStart"/>
      <w:r w:rsidR="00571D9C" w:rsidRPr="00571D9C">
        <w:rPr>
          <w:rFonts w:cs="Arial"/>
          <w:color w:val="000000"/>
          <w:szCs w:val="20"/>
          <w:lang w:val="sl-SI"/>
        </w:rPr>
        <w:t>okoljsko</w:t>
      </w:r>
      <w:proofErr w:type="spellEnd"/>
      <w:r w:rsidR="00571D9C" w:rsidRPr="00571D9C">
        <w:rPr>
          <w:rFonts w:cs="Arial"/>
          <w:color w:val="000000"/>
          <w:szCs w:val="20"/>
          <w:lang w:val="sl-SI"/>
        </w:rPr>
        <w:t xml:space="preserve"> manj obremenjujočih klimatskih naprav </w:t>
      </w:r>
      <w:bookmarkEnd w:id="1"/>
      <w:r w:rsidR="00571D9C" w:rsidRPr="00571D9C">
        <w:rPr>
          <w:rFonts w:cs="Arial"/>
          <w:color w:val="000000"/>
          <w:szCs w:val="20"/>
          <w:lang w:val="sl-SI"/>
        </w:rPr>
        <w:t>v garancijskem roku za potrebe MP GPU, št. 430-234/2025</w:t>
      </w:r>
      <w:r w:rsidR="009278F2" w:rsidRPr="00571D9C">
        <w:rPr>
          <w:rFonts w:cs="Arial"/>
          <w:color w:val="000000"/>
          <w:szCs w:val="20"/>
          <w:lang w:val="sl-SI"/>
        </w:rPr>
        <w:t>,</w:t>
      </w:r>
      <w:r w:rsidR="00ED0774" w:rsidRPr="00571D9C">
        <w:rPr>
          <w:rFonts w:cs="Arial"/>
          <w:color w:val="000000"/>
          <w:szCs w:val="20"/>
          <w:lang w:val="sl-SI"/>
        </w:rPr>
        <w:t xml:space="preserve"> objavljenim </w:t>
      </w:r>
      <w:r w:rsidR="00B3150C" w:rsidRPr="00571D9C">
        <w:rPr>
          <w:rFonts w:cs="Arial"/>
          <w:color w:val="000000"/>
          <w:szCs w:val="20"/>
          <w:lang w:val="sl-SI"/>
        </w:rPr>
        <w:t>na</w:t>
      </w:r>
      <w:r w:rsidR="00F835AC" w:rsidRPr="00571D9C">
        <w:rPr>
          <w:rFonts w:cs="Arial"/>
          <w:szCs w:val="20"/>
          <w:lang w:val="sl-SI"/>
        </w:rPr>
        <w:t xml:space="preserve"> portalu javnih naročil</w:t>
      </w:r>
      <w:r w:rsidR="00491B89" w:rsidRPr="00571D9C">
        <w:rPr>
          <w:rFonts w:cs="Arial"/>
          <w:szCs w:val="20"/>
          <w:lang w:val="sl-SI"/>
        </w:rPr>
        <w:t xml:space="preserve"> </w:t>
      </w:r>
      <w:r w:rsidR="00E55F69" w:rsidRPr="00571D9C">
        <w:rPr>
          <w:rFonts w:cs="Arial"/>
          <w:szCs w:val="20"/>
          <w:lang w:val="sl-SI"/>
        </w:rPr>
        <w:t>pod objavo št.</w:t>
      </w:r>
      <w:r w:rsidR="00833C9D" w:rsidRPr="00571D9C">
        <w:rPr>
          <w:rFonts w:cs="Arial"/>
          <w:szCs w:val="20"/>
          <w:lang w:val="sl-SI"/>
        </w:rPr>
        <w:t xml:space="preserve"> </w:t>
      </w:r>
      <w:r w:rsidR="00B32F17" w:rsidRPr="00571D9C">
        <w:rPr>
          <w:rFonts w:cs="Arial"/>
          <w:szCs w:val="20"/>
          <w:lang w:val="sl-SI"/>
        </w:rPr>
        <w:t>JN0</w:t>
      </w:r>
      <w:r w:rsidR="00680F4E" w:rsidRPr="00571D9C">
        <w:rPr>
          <w:rFonts w:cs="Arial"/>
          <w:szCs w:val="20"/>
          <w:lang w:val="sl-SI"/>
        </w:rPr>
        <w:t>0</w:t>
      </w:r>
      <w:r w:rsidR="00571D9C" w:rsidRPr="00571D9C">
        <w:rPr>
          <w:rFonts w:cs="Arial"/>
          <w:szCs w:val="20"/>
          <w:lang w:val="sl-SI"/>
        </w:rPr>
        <w:t>3181</w:t>
      </w:r>
      <w:r w:rsidR="00B32F17" w:rsidRPr="00571D9C">
        <w:rPr>
          <w:rFonts w:cs="Arial"/>
          <w:szCs w:val="20"/>
          <w:lang w:val="sl-SI"/>
        </w:rPr>
        <w:t>/202</w:t>
      </w:r>
      <w:r w:rsidR="00571D9C" w:rsidRPr="00571D9C">
        <w:rPr>
          <w:rFonts w:cs="Arial"/>
          <w:szCs w:val="20"/>
          <w:lang w:val="sl-SI"/>
        </w:rPr>
        <w:t>5</w:t>
      </w:r>
      <w:r w:rsidR="00B32F17" w:rsidRPr="00571D9C">
        <w:rPr>
          <w:rFonts w:cs="Arial"/>
          <w:szCs w:val="20"/>
          <w:lang w:val="sl-SI"/>
        </w:rPr>
        <w:t>-</w:t>
      </w:r>
      <w:r w:rsidR="00680F4E" w:rsidRPr="00571D9C">
        <w:rPr>
          <w:rFonts w:cs="Arial"/>
          <w:szCs w:val="20"/>
          <w:lang w:val="sl-SI"/>
        </w:rPr>
        <w:t>EUe16/01</w:t>
      </w:r>
      <w:r w:rsidR="005813F2" w:rsidRPr="00571D9C">
        <w:rPr>
          <w:rFonts w:cs="Arial"/>
          <w:szCs w:val="20"/>
          <w:lang w:val="sl-SI"/>
        </w:rPr>
        <w:t xml:space="preserve"> ter v Uradnem listu</w:t>
      </w:r>
      <w:r w:rsidRPr="00571D9C">
        <w:rPr>
          <w:rFonts w:cs="Arial"/>
          <w:szCs w:val="20"/>
          <w:lang w:val="sl-SI"/>
        </w:rPr>
        <w:t>,</w:t>
      </w:r>
      <w:r w:rsidR="005813F2" w:rsidRPr="00571D9C">
        <w:rPr>
          <w:rFonts w:cs="Arial"/>
          <w:szCs w:val="20"/>
          <w:lang w:val="sl-SI"/>
        </w:rPr>
        <w:t xml:space="preserve"> pod objavo št.</w:t>
      </w:r>
      <w:r w:rsidR="000A301E" w:rsidRPr="00571D9C">
        <w:rPr>
          <w:rFonts w:cs="Arial"/>
          <w:szCs w:val="20"/>
          <w:lang w:val="sl-SI"/>
        </w:rPr>
        <w:t xml:space="preserve"> </w:t>
      </w:r>
      <w:r w:rsidR="00571D9C" w:rsidRPr="00571D9C">
        <w:rPr>
          <w:rFonts w:cs="Arial"/>
          <w:szCs w:val="20"/>
          <w:lang w:val="sl-SI"/>
        </w:rPr>
        <w:t>280316</w:t>
      </w:r>
      <w:r w:rsidR="00680F4E" w:rsidRPr="00571D9C">
        <w:rPr>
          <w:rFonts w:cs="Arial"/>
          <w:szCs w:val="20"/>
          <w:lang w:val="sl-SI"/>
        </w:rPr>
        <w:t>-202</w:t>
      </w:r>
      <w:r w:rsidR="00571D9C" w:rsidRPr="00571D9C">
        <w:rPr>
          <w:rFonts w:cs="Arial"/>
          <w:szCs w:val="20"/>
          <w:lang w:val="sl-SI"/>
        </w:rPr>
        <w:t>5</w:t>
      </w:r>
      <w:r w:rsidR="000A301E" w:rsidRPr="00571D9C">
        <w:rPr>
          <w:rFonts w:cs="Arial"/>
          <w:szCs w:val="20"/>
          <w:lang w:val="sl-SI"/>
        </w:rPr>
        <w:t>,</w:t>
      </w:r>
      <w:r w:rsidR="00491B89" w:rsidRPr="00571D9C">
        <w:rPr>
          <w:rFonts w:cs="Arial"/>
          <w:szCs w:val="20"/>
          <w:lang w:val="sl-SI"/>
        </w:rPr>
        <w:t xml:space="preserve"> </w:t>
      </w:r>
      <w:r w:rsidR="00680F4E" w:rsidRPr="00571D9C">
        <w:rPr>
          <w:rFonts w:cs="Arial"/>
          <w:szCs w:val="20"/>
          <w:lang w:val="sl-SI"/>
        </w:rPr>
        <w:t xml:space="preserve">z </w:t>
      </w:r>
      <w:r w:rsidR="00491B89" w:rsidRPr="00571D9C">
        <w:rPr>
          <w:rFonts w:cs="Arial"/>
          <w:szCs w:val="20"/>
          <w:lang w:val="sl-SI"/>
        </w:rPr>
        <w:t xml:space="preserve">dne </w:t>
      </w:r>
      <w:r w:rsidR="00571D9C" w:rsidRPr="00571D9C">
        <w:rPr>
          <w:rFonts w:cs="Arial"/>
          <w:szCs w:val="20"/>
          <w:lang w:val="sl-SI"/>
        </w:rPr>
        <w:t>30</w:t>
      </w:r>
      <w:r w:rsidR="00491B89" w:rsidRPr="00571D9C">
        <w:rPr>
          <w:rFonts w:cs="Arial"/>
          <w:szCs w:val="20"/>
          <w:lang w:val="sl-SI"/>
        </w:rPr>
        <w:t xml:space="preserve">. </w:t>
      </w:r>
      <w:r w:rsidR="00571D9C" w:rsidRPr="00571D9C">
        <w:rPr>
          <w:rFonts w:cs="Arial"/>
          <w:szCs w:val="20"/>
          <w:lang w:val="sl-SI"/>
        </w:rPr>
        <w:t>4</w:t>
      </w:r>
      <w:r w:rsidR="00491B89" w:rsidRPr="00571D9C">
        <w:rPr>
          <w:rFonts w:cs="Arial"/>
          <w:szCs w:val="20"/>
          <w:lang w:val="sl-SI"/>
        </w:rPr>
        <w:t>. 202</w:t>
      </w:r>
      <w:r w:rsidR="00571D9C" w:rsidRPr="00571D9C">
        <w:rPr>
          <w:rFonts w:cs="Arial"/>
          <w:szCs w:val="20"/>
          <w:lang w:val="sl-SI"/>
        </w:rPr>
        <w:t>5</w:t>
      </w:r>
      <w:r w:rsidR="00680F4E" w:rsidRPr="00571D9C">
        <w:rPr>
          <w:rFonts w:cs="Arial"/>
          <w:szCs w:val="20"/>
          <w:lang w:val="sl-SI"/>
        </w:rPr>
        <w:t>,</w:t>
      </w:r>
      <w:r w:rsidRPr="00571D9C">
        <w:rPr>
          <w:rFonts w:cs="Arial"/>
          <w:szCs w:val="20"/>
          <w:lang w:val="sl-SI"/>
        </w:rPr>
        <w:t xml:space="preserve"> </w:t>
      </w:r>
      <w:r w:rsidR="00107FBD" w:rsidRPr="00571D9C">
        <w:rPr>
          <w:rFonts w:cs="Arial"/>
          <w:szCs w:val="20"/>
          <w:lang w:val="sl-SI"/>
        </w:rPr>
        <w:t xml:space="preserve">smo </w:t>
      </w:r>
      <w:r w:rsidR="00D93DFC" w:rsidRPr="00571D9C">
        <w:rPr>
          <w:rFonts w:cs="Arial"/>
          <w:color w:val="000000"/>
          <w:szCs w:val="20"/>
          <w:lang w:val="sl-SI"/>
        </w:rPr>
        <w:t xml:space="preserve">prejeli </w:t>
      </w:r>
      <w:r w:rsidR="00490494">
        <w:rPr>
          <w:rFonts w:cs="Arial"/>
          <w:color w:val="000000"/>
          <w:szCs w:val="20"/>
          <w:lang w:val="sl-SI"/>
        </w:rPr>
        <w:t xml:space="preserve">novo </w:t>
      </w:r>
      <w:r w:rsidR="00D93DFC" w:rsidRPr="00571D9C">
        <w:rPr>
          <w:rFonts w:cs="Arial"/>
          <w:color w:val="000000"/>
          <w:szCs w:val="20"/>
          <w:lang w:val="sl-SI"/>
        </w:rPr>
        <w:t>pisn</w:t>
      </w:r>
      <w:r w:rsidR="00651F94" w:rsidRPr="00571D9C">
        <w:rPr>
          <w:rFonts w:cs="Arial"/>
          <w:color w:val="000000"/>
          <w:szCs w:val="20"/>
          <w:lang w:val="sl-SI"/>
        </w:rPr>
        <w:t>o</w:t>
      </w:r>
      <w:r w:rsidR="00D93DFC" w:rsidRPr="006C0F20">
        <w:rPr>
          <w:rFonts w:cs="Arial"/>
          <w:color w:val="000000"/>
          <w:szCs w:val="20"/>
          <w:lang w:val="sl-SI"/>
        </w:rPr>
        <w:t xml:space="preserve"> vprašanj</w:t>
      </w:r>
      <w:r w:rsidR="00651F94">
        <w:rPr>
          <w:rFonts w:cs="Arial"/>
          <w:color w:val="000000"/>
          <w:szCs w:val="20"/>
          <w:lang w:val="sl-SI"/>
        </w:rPr>
        <w:t>e</w:t>
      </w:r>
      <w:r w:rsidR="00D93DFC" w:rsidRPr="006C0F20">
        <w:rPr>
          <w:rFonts w:cs="Arial"/>
          <w:color w:val="000000"/>
          <w:szCs w:val="20"/>
          <w:lang w:val="sl-SI"/>
        </w:rPr>
        <w:t xml:space="preserve"> potencialn</w:t>
      </w:r>
      <w:r w:rsidR="00651F94">
        <w:rPr>
          <w:rFonts w:cs="Arial"/>
          <w:color w:val="000000"/>
          <w:szCs w:val="20"/>
          <w:lang w:val="sl-SI"/>
        </w:rPr>
        <w:t>ega</w:t>
      </w:r>
      <w:r w:rsidR="00D93DFC" w:rsidRPr="006C0F20">
        <w:rPr>
          <w:rFonts w:cs="Arial"/>
          <w:color w:val="000000"/>
          <w:szCs w:val="20"/>
          <w:lang w:val="sl-SI"/>
        </w:rPr>
        <w:t xml:space="preserve"> ponudnik</w:t>
      </w:r>
      <w:r w:rsidR="00651F94">
        <w:rPr>
          <w:rFonts w:cs="Arial"/>
          <w:color w:val="000000"/>
          <w:szCs w:val="20"/>
          <w:lang w:val="sl-SI"/>
        </w:rPr>
        <w:t>a</w:t>
      </w:r>
      <w:r w:rsidR="00473316" w:rsidRPr="006C0F20">
        <w:rPr>
          <w:rFonts w:cs="Arial"/>
          <w:color w:val="000000"/>
          <w:szCs w:val="20"/>
          <w:lang w:val="sl-SI"/>
        </w:rPr>
        <w:t xml:space="preserve"> v zve</w:t>
      </w:r>
      <w:r w:rsidR="00D93DFC" w:rsidRPr="006C0F20">
        <w:rPr>
          <w:rFonts w:cs="Arial"/>
          <w:color w:val="000000"/>
          <w:szCs w:val="20"/>
          <w:lang w:val="sl-SI"/>
        </w:rPr>
        <w:t>zi s pripravo ponudbe, na kate</w:t>
      </w:r>
      <w:r w:rsidR="00B32F17">
        <w:rPr>
          <w:rFonts w:cs="Arial"/>
          <w:color w:val="000000"/>
          <w:szCs w:val="20"/>
          <w:lang w:val="sl-SI"/>
        </w:rPr>
        <w:t>r</w:t>
      </w:r>
      <w:r w:rsidR="00243205">
        <w:rPr>
          <w:rFonts w:cs="Arial"/>
          <w:color w:val="000000"/>
          <w:szCs w:val="20"/>
          <w:lang w:val="sl-SI"/>
        </w:rPr>
        <w:t>o</w:t>
      </w:r>
      <w:r w:rsidR="00473316" w:rsidRPr="006C0F20">
        <w:rPr>
          <w:rFonts w:cs="Arial"/>
          <w:color w:val="000000"/>
          <w:szCs w:val="20"/>
          <w:lang w:val="sl-SI"/>
        </w:rPr>
        <w:t xml:space="preserve"> vam v nadaljevanju </w:t>
      </w:r>
      <w:r w:rsidR="008247B0" w:rsidRPr="006C0F20">
        <w:rPr>
          <w:rFonts w:cs="Arial"/>
          <w:color w:val="000000"/>
          <w:szCs w:val="20"/>
          <w:lang w:val="sl-SI"/>
        </w:rPr>
        <w:t>poda</w:t>
      </w:r>
      <w:r w:rsidR="00D93DFC" w:rsidRPr="006C0F20">
        <w:rPr>
          <w:rFonts w:cs="Arial"/>
          <w:color w:val="000000"/>
          <w:szCs w:val="20"/>
          <w:lang w:val="sl-SI"/>
        </w:rPr>
        <w:t xml:space="preserve">jamo </w:t>
      </w:r>
      <w:r w:rsidR="00285A81">
        <w:rPr>
          <w:rFonts w:cs="Arial"/>
          <w:color w:val="000000"/>
          <w:szCs w:val="20"/>
          <w:lang w:val="sl-SI"/>
        </w:rPr>
        <w:t>dodatn</w:t>
      </w:r>
      <w:r w:rsidR="00651F94">
        <w:rPr>
          <w:rFonts w:cs="Arial"/>
          <w:color w:val="000000"/>
          <w:szCs w:val="20"/>
          <w:lang w:val="sl-SI"/>
        </w:rPr>
        <w:t>o</w:t>
      </w:r>
      <w:r w:rsidR="00285A81">
        <w:rPr>
          <w:rFonts w:cs="Arial"/>
          <w:color w:val="000000"/>
          <w:szCs w:val="20"/>
          <w:lang w:val="sl-SI"/>
        </w:rPr>
        <w:t xml:space="preserve"> pojasnil</w:t>
      </w:r>
      <w:r w:rsidR="00651F94">
        <w:rPr>
          <w:rFonts w:cs="Arial"/>
          <w:color w:val="000000"/>
          <w:szCs w:val="20"/>
          <w:lang w:val="sl-SI"/>
        </w:rPr>
        <w:t>o</w:t>
      </w:r>
      <w:r w:rsidR="00285A81">
        <w:rPr>
          <w:rFonts w:cs="Arial"/>
          <w:color w:val="000000"/>
          <w:szCs w:val="20"/>
          <w:lang w:val="sl-SI"/>
        </w:rPr>
        <w:t xml:space="preserve"> v zvezi </w:t>
      </w:r>
      <w:r w:rsidR="0011228E">
        <w:rPr>
          <w:rFonts w:cs="Arial"/>
          <w:color w:val="000000"/>
          <w:szCs w:val="20"/>
          <w:lang w:val="sl-SI"/>
        </w:rPr>
        <w:t>s pripravo ponudbe in spremembo razpisne dokumentacije</w:t>
      </w:r>
      <w:r w:rsidR="008247B0" w:rsidRPr="006C0F20">
        <w:rPr>
          <w:rFonts w:cs="Arial"/>
          <w:color w:val="000000"/>
          <w:szCs w:val="20"/>
          <w:lang w:val="sl-SI"/>
        </w:rPr>
        <w:t xml:space="preserve"> kot sledi:</w:t>
      </w:r>
      <w:r w:rsidR="00473316" w:rsidRPr="006C0F20">
        <w:rPr>
          <w:rFonts w:cs="Arial"/>
          <w:color w:val="000000"/>
          <w:szCs w:val="20"/>
          <w:lang w:val="sl-SI"/>
        </w:rPr>
        <w:t xml:space="preserve"> </w:t>
      </w:r>
    </w:p>
    <w:p w14:paraId="2F1A37D1" w14:textId="77777777" w:rsidR="00ED3A3A" w:rsidRDefault="00ED3A3A" w:rsidP="00CF182F">
      <w:pPr>
        <w:jc w:val="both"/>
        <w:rPr>
          <w:rFonts w:cs="Arial"/>
          <w:szCs w:val="20"/>
        </w:rPr>
      </w:pPr>
    </w:p>
    <w:p w14:paraId="1BDC0E57" w14:textId="77777777" w:rsidR="00BB1511" w:rsidRPr="00C83E1F" w:rsidRDefault="00BB1511" w:rsidP="00CF182F">
      <w:pPr>
        <w:jc w:val="both"/>
        <w:rPr>
          <w:rFonts w:cs="Arial"/>
          <w:szCs w:val="20"/>
        </w:rPr>
      </w:pPr>
    </w:p>
    <w:p w14:paraId="641EE909" w14:textId="26C990C8" w:rsidR="00ED3A3A" w:rsidRPr="00ED3A3A" w:rsidRDefault="00ED3A3A" w:rsidP="00ED3A3A">
      <w:pPr>
        <w:tabs>
          <w:tab w:val="left" w:pos="357"/>
        </w:tabs>
        <w:spacing w:line="276" w:lineRule="auto"/>
        <w:jc w:val="both"/>
        <w:rPr>
          <w:rFonts w:cs="Arial"/>
          <w:b/>
          <w:i/>
          <w:szCs w:val="20"/>
          <w:lang w:val="sl-SI"/>
        </w:rPr>
      </w:pPr>
      <w:r w:rsidRPr="00ED3A3A">
        <w:rPr>
          <w:rFonts w:cs="Arial"/>
          <w:b/>
          <w:i/>
          <w:szCs w:val="20"/>
          <w:lang w:val="sl-SI"/>
        </w:rPr>
        <w:t>I. Vprašanj</w:t>
      </w:r>
      <w:r w:rsidR="00B16B38">
        <w:rPr>
          <w:rFonts w:cs="Arial"/>
          <w:b/>
          <w:i/>
          <w:szCs w:val="20"/>
          <w:lang w:val="sl-SI"/>
        </w:rPr>
        <w:t>e</w:t>
      </w:r>
      <w:r w:rsidRPr="00ED3A3A">
        <w:rPr>
          <w:rFonts w:cs="Arial"/>
          <w:b/>
          <w:i/>
          <w:szCs w:val="20"/>
          <w:lang w:val="sl-SI"/>
        </w:rPr>
        <w:t xml:space="preserve"> potencialn</w:t>
      </w:r>
      <w:r w:rsidR="00B16B38">
        <w:rPr>
          <w:rFonts w:cs="Arial"/>
          <w:b/>
          <w:i/>
          <w:szCs w:val="20"/>
          <w:lang w:val="sl-SI"/>
        </w:rPr>
        <w:t>ega</w:t>
      </w:r>
      <w:r w:rsidRPr="00ED3A3A">
        <w:rPr>
          <w:rFonts w:cs="Arial"/>
          <w:b/>
          <w:i/>
          <w:szCs w:val="20"/>
          <w:lang w:val="sl-SI"/>
        </w:rPr>
        <w:t xml:space="preserve"> ponudnik</w:t>
      </w:r>
      <w:r w:rsidR="00B16B38">
        <w:rPr>
          <w:rFonts w:cs="Arial"/>
          <w:b/>
          <w:i/>
          <w:szCs w:val="20"/>
          <w:lang w:val="sl-SI"/>
        </w:rPr>
        <w:t>a</w:t>
      </w:r>
      <w:r w:rsidRPr="00ED3A3A">
        <w:rPr>
          <w:rFonts w:cs="Arial"/>
          <w:b/>
          <w:i/>
          <w:szCs w:val="20"/>
          <w:lang w:val="sl-SI"/>
        </w:rPr>
        <w:t xml:space="preserve"> in odgovor</w:t>
      </w:r>
    </w:p>
    <w:p w14:paraId="10DED869" w14:textId="77777777" w:rsidR="00ED3A3A" w:rsidRPr="00ED3A3A" w:rsidRDefault="00ED3A3A" w:rsidP="00ED3A3A">
      <w:pPr>
        <w:rPr>
          <w:rFonts w:cs="Arial"/>
          <w:b/>
          <w:szCs w:val="20"/>
          <w:lang w:val="sl-SI"/>
        </w:rPr>
      </w:pPr>
    </w:p>
    <w:p w14:paraId="5020FB53" w14:textId="77777777" w:rsidR="00ED3A3A" w:rsidRPr="0011228E" w:rsidRDefault="00ED3A3A" w:rsidP="009C6F5F">
      <w:pPr>
        <w:rPr>
          <w:rFonts w:cs="Arial"/>
          <w:color w:val="2F2F2F"/>
          <w:szCs w:val="20"/>
          <w:lang w:eastAsia="sl-SI"/>
        </w:rPr>
      </w:pPr>
      <w:proofErr w:type="spellStart"/>
      <w:r w:rsidRPr="009C6F5F">
        <w:rPr>
          <w:rFonts w:cs="Arial"/>
          <w:b/>
          <w:szCs w:val="20"/>
        </w:rPr>
        <w:t>Vprašanje</w:t>
      </w:r>
      <w:proofErr w:type="spellEnd"/>
      <w:r w:rsidRPr="009C6F5F">
        <w:rPr>
          <w:rFonts w:cs="Arial"/>
          <w:b/>
          <w:szCs w:val="20"/>
        </w:rPr>
        <w:t>:</w:t>
      </w:r>
    </w:p>
    <w:p w14:paraId="1C568E6C" w14:textId="77777777" w:rsidR="000967D5" w:rsidRPr="009C6F5F" w:rsidRDefault="00490494" w:rsidP="00490494">
      <w:pPr>
        <w:jc w:val="both"/>
        <w:rPr>
          <w:rFonts w:cs="Arial"/>
          <w:color w:val="222133"/>
          <w:szCs w:val="20"/>
          <w:shd w:val="clear" w:color="auto" w:fill="FFFFFF"/>
          <w:lang w:val="sl-SI"/>
        </w:rPr>
      </w:pP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Spo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š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tovani! Pri pregledu ponudbenega predra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una smo zasledili matemati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ne nejasnosti/napake na katere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opozarjamo in pozivamo, da na njih jasno odgovori oziroma napake odpravi s ponovno objavo popravljenih popisov: 1. Zavihek: 1. MP-PU CE vrstica: 11; ni vpisane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un vrednosti postavke.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prosimo, da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bo doda in ponovno objavi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istopis popisa del. 2. Zavihek: 1. MP-PU CE vrstica: 31; ni vpisane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un se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š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tevka delovnih ur.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prosimo, da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bo doda in ponovno objavi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istopis popisa del. 3. Zavihek: 1. MP-PU CE vrstica: 14;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pojasnilo ali gre v vrstici 14 za napako, da so vpisane koli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ine ter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un vrednosti postavke? Oblika zapisa postavke 2. s podpostavkami 2.1 in 2.2 je zelo podobna zapisu postavke 1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–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 prav tako s podpostavkami. Zato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preverbo ali bi morala biti tudi vrstica 14 obarvana sivo, podobno kot postavka 1 v vrstici 7, oziroma kot je to urejeno v zavihku 7.MP-PU NG. 4. Zavihek: 2. MP-PU KP vrstica: 14;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pojasnilo ali gre v vrstici 14 za napako, da so vpisane koli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ine ter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un vrednosti postavke? Oblika zapisa postavke 2. s podpostavkami 2.1 in 2.2 je zelo podobna zapisu postavke 1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–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 prav tako s podpostavkami. Zato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preverbo ali bi morala biti tudi vrstica 14 obarvana sivo, podobno kot postavka 1 v vrstici 7, oziroma kot je to urejeno v zavihku 7.MP-PU NG. 5. Zavihek: 3.MP-PU L vrstica: 18; ni vpisane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un vrednosti postavke.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prosimo, da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bo doda in ponovno objavi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istopis popisa del. 6. Zavihek: 3.MP-PU L vrstica: 14;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pojasnilo ali gre v vrstici 14 za napako, da so vpisane koli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ine ter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un vrednosti postavke? Oblika zapisa postavke 2. s podpostavkami 2.1 in 2.2 je zelo podobna zapisu postavke 1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–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 prav tako s podpostavkami. Zato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preverbo ali bi morala biti tudi vrstica 14 obarvana sivo, podobno kot postavka 1 v vrstici 7, oziroma kot je to urejeno v zavihku 7.MP-PU NG. 7. Zavihek: 4.MP-PU MB vrstica: 14;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pojasnilo ali gre v vrstici 14 za napako, da so vpisane koli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ine ter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un vrednosti postavke? Oblika zapisa postavke 2. s 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lastRenderedPageBreak/>
        <w:t xml:space="preserve">podpostavkami 2.1 in 2.2 je zelo podobna zapisu postavke 1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–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 prav tako s podpostavkami. Zato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preverbo ali bi morala biti tudi vrstica 14 obarvana sivo, podobno kot postavka 1 v vrstici 7, oziroma kot je to urejeno v zavihku 7.MP-PU NG. 8. Zavihek: 5.MP-PU MS vrstica: 10; vpisana je napa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na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ba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un vrednosti postavke (manjka zmno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ž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ek s koli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ino v stolpcu c).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prosimo, da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bo popravi in ponovno objavi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istopis popisa del. 9. Zavihek: 5.MP-PU MS vrstica: 14;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pojasnilo ali gre v vrstici 14 za napako, da so vpisane koli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ine ter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un vrednosti postavke? Oblika zapisa postavke 2. s podpostavkami 2.1 in 2.2 je zelo podobna zapisu postavke 1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–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 prav tako s podpostavkami. Zato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preverbo ali bi morala biti tudi vrstica 14 obarvana sivo, podobno kot postavka 1 v vrstici 7, oziroma kot je to urejeno v zavihku 7.MP-PU NG. 10. Zavihek: 6.MP-PU NM vrstica: 14;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pojasnilo ali gre v vrstici 14 za napako, da so vpisane koli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ine ter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un vrednosti postavke? Oblika zapisa postavke 2. s podpostavkami 2.1 in 2.2 je zelo podobna zapisu postavke 1 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–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 xml:space="preserve"> prav tako s podpostavkami. Zato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preverbo ali bi morala biti tudi vrstica 14 obarvana sivo, podobno kot postavka 1 v vrstici 7, oziroma kot je to urejeno v zavihku 7.MP-PU NG. 11. Zavihek: 10. Rekapitulacija naro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nika prosimo za potrditev, da ponudnik sam izpolni rekapitulacijo s se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š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tevki na dve decimalni mesti, ter sam v poljih D20, D21 in D22 vpi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š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e ena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be za izra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č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un skupne cene, DDV 22% ter se</w:t>
      </w:r>
      <w:r w:rsidRPr="009C6F5F">
        <w:rPr>
          <w:rFonts w:cs="Arial" w:hint="eastAsia"/>
          <w:color w:val="222133"/>
          <w:szCs w:val="20"/>
          <w:shd w:val="clear" w:color="auto" w:fill="FFFFFF"/>
          <w:lang w:val="sl-SI"/>
        </w:rPr>
        <w:t>š</w:t>
      </w:r>
      <w:r w:rsidRPr="009C6F5F">
        <w:rPr>
          <w:rFonts w:cs="Arial"/>
          <w:color w:val="222133"/>
          <w:szCs w:val="20"/>
          <w:shd w:val="clear" w:color="auto" w:fill="FFFFFF"/>
          <w:lang w:val="sl-SI"/>
        </w:rPr>
        <w:t>tevek z DDV-jem? Hvala!</w:t>
      </w:r>
    </w:p>
    <w:p w14:paraId="3FA294F5" w14:textId="77777777" w:rsidR="00490494" w:rsidRDefault="00490494" w:rsidP="00ED3A3A">
      <w:pPr>
        <w:rPr>
          <w:rFonts w:cs="Arial"/>
          <w:b/>
          <w:szCs w:val="20"/>
          <w:lang w:val="sl-SI"/>
        </w:rPr>
      </w:pPr>
    </w:p>
    <w:p w14:paraId="5B395F08" w14:textId="77777777" w:rsidR="00ED3A3A" w:rsidRPr="009C6F5F" w:rsidRDefault="00ED3A3A" w:rsidP="009C6F5F">
      <w:pPr>
        <w:rPr>
          <w:rFonts w:cs="Arial"/>
          <w:b/>
          <w:szCs w:val="20"/>
        </w:rPr>
      </w:pPr>
      <w:r w:rsidRPr="009C6F5F">
        <w:rPr>
          <w:rFonts w:cs="Arial"/>
          <w:b/>
          <w:szCs w:val="20"/>
        </w:rPr>
        <w:t>Odgovor:</w:t>
      </w:r>
    </w:p>
    <w:p w14:paraId="42FFA28D" w14:textId="77777777" w:rsidR="00733AE7" w:rsidRDefault="004C490F" w:rsidP="004C490F">
      <w:pPr>
        <w:jc w:val="both"/>
        <w:rPr>
          <w:rFonts w:cs="Arial"/>
          <w:color w:val="2F2F2F"/>
          <w:szCs w:val="20"/>
          <w:lang w:val="sl-SI" w:eastAsia="sl-SI"/>
        </w:rPr>
      </w:pPr>
      <w:r w:rsidRPr="001420C6">
        <w:rPr>
          <w:rFonts w:cs="Arial"/>
          <w:color w:val="2F2F2F"/>
          <w:szCs w:val="20"/>
          <w:lang w:val="sl-SI" w:eastAsia="sl-SI"/>
        </w:rPr>
        <w:t>Naročnik na zastavljen</w:t>
      </w:r>
      <w:r w:rsidR="001420C6" w:rsidRPr="001420C6">
        <w:rPr>
          <w:rFonts w:cs="Arial"/>
          <w:color w:val="2F2F2F"/>
          <w:szCs w:val="20"/>
          <w:lang w:val="sl-SI" w:eastAsia="sl-SI"/>
        </w:rPr>
        <w:t>o</w:t>
      </w:r>
      <w:r w:rsidRPr="001420C6">
        <w:rPr>
          <w:rFonts w:cs="Arial"/>
          <w:color w:val="2F2F2F"/>
          <w:szCs w:val="20"/>
          <w:lang w:val="sl-SI" w:eastAsia="sl-SI"/>
        </w:rPr>
        <w:t xml:space="preserve"> vprašanj</w:t>
      </w:r>
      <w:r w:rsidR="001420C6" w:rsidRPr="001420C6">
        <w:rPr>
          <w:rFonts w:cs="Arial"/>
          <w:color w:val="2F2F2F"/>
          <w:szCs w:val="20"/>
          <w:lang w:val="sl-SI" w:eastAsia="sl-SI"/>
        </w:rPr>
        <w:t>e</w:t>
      </w:r>
      <w:r w:rsidRPr="001420C6">
        <w:rPr>
          <w:rFonts w:cs="Arial"/>
          <w:color w:val="2F2F2F"/>
          <w:szCs w:val="20"/>
          <w:lang w:val="sl-SI" w:eastAsia="sl-SI"/>
        </w:rPr>
        <w:t xml:space="preserve"> odgovarja, da</w:t>
      </w:r>
      <w:r w:rsidR="00490494">
        <w:rPr>
          <w:rFonts w:cs="Arial"/>
          <w:color w:val="2F2F2F"/>
          <w:szCs w:val="20"/>
          <w:lang w:val="sl-SI" w:eastAsia="sl-SI"/>
        </w:rPr>
        <w:t xml:space="preserve"> formule niso obvezna komponenta ponudbenega predračuna ter da ponudnik z zastavljenim vprašanjem v večini izpostavlja točke, ki z zapolnitvijo npr. sivega polja ali dodane formule ne spremenijo nič, saj je tam seštevek v vsakem primeru vedno 0. </w:t>
      </w:r>
      <w:r w:rsidR="002D1354">
        <w:rPr>
          <w:rFonts w:cs="Arial"/>
          <w:color w:val="2F2F2F"/>
          <w:szCs w:val="20"/>
          <w:lang w:val="sl-SI" w:eastAsia="sl-SI"/>
        </w:rPr>
        <w:t>V</w:t>
      </w:r>
      <w:r w:rsidR="00490494">
        <w:rPr>
          <w:rFonts w:cs="Arial"/>
          <w:color w:val="2F2F2F"/>
          <w:szCs w:val="20"/>
          <w:lang w:val="sl-SI" w:eastAsia="sl-SI"/>
        </w:rPr>
        <w:t>sako postavko</w:t>
      </w:r>
      <w:r w:rsidR="002D1354">
        <w:rPr>
          <w:rFonts w:cs="Arial"/>
          <w:color w:val="2F2F2F"/>
          <w:szCs w:val="20"/>
          <w:lang w:val="sl-SI" w:eastAsia="sl-SI"/>
        </w:rPr>
        <w:t xml:space="preserve"> oz. prazno polje</w:t>
      </w:r>
      <w:r w:rsidR="00490494">
        <w:rPr>
          <w:rFonts w:cs="Arial"/>
          <w:color w:val="2F2F2F"/>
          <w:szCs w:val="20"/>
          <w:lang w:val="sl-SI" w:eastAsia="sl-SI"/>
        </w:rPr>
        <w:t xml:space="preserve"> </w:t>
      </w:r>
      <w:r w:rsidR="002D1354">
        <w:rPr>
          <w:rFonts w:cs="Arial"/>
          <w:color w:val="2F2F2F"/>
          <w:szCs w:val="20"/>
          <w:lang w:val="sl-SI" w:eastAsia="sl-SI"/>
        </w:rPr>
        <w:t>ponudnik vpiše in lahko tudi</w:t>
      </w:r>
      <w:r w:rsidR="00490494">
        <w:rPr>
          <w:rFonts w:cs="Arial"/>
          <w:color w:val="2F2F2F"/>
          <w:szCs w:val="20"/>
          <w:lang w:val="sl-SI" w:eastAsia="sl-SI"/>
        </w:rPr>
        <w:t xml:space="preserve"> izračuna sam</w:t>
      </w:r>
      <w:r w:rsidR="002D1354">
        <w:rPr>
          <w:rFonts w:cs="Arial"/>
          <w:color w:val="2F2F2F"/>
          <w:szCs w:val="20"/>
          <w:lang w:val="sl-SI" w:eastAsia="sl-SI"/>
        </w:rPr>
        <w:t>,</w:t>
      </w:r>
      <w:r w:rsidR="00490494">
        <w:rPr>
          <w:rFonts w:cs="Arial"/>
          <w:color w:val="2F2F2F"/>
          <w:szCs w:val="20"/>
          <w:lang w:val="sl-SI" w:eastAsia="sl-SI"/>
        </w:rPr>
        <w:t xml:space="preserve"> z upoštevanjem pravil računskih operaci</w:t>
      </w:r>
      <w:r w:rsidR="002D1354">
        <w:rPr>
          <w:rFonts w:cs="Arial"/>
          <w:color w:val="2F2F2F"/>
          <w:szCs w:val="20"/>
          <w:lang w:val="sl-SI" w:eastAsia="sl-SI"/>
        </w:rPr>
        <w:t xml:space="preserve">j. </w:t>
      </w:r>
    </w:p>
    <w:p w14:paraId="640BE399" w14:textId="77777777" w:rsidR="00733AE7" w:rsidRDefault="00733AE7" w:rsidP="004C490F">
      <w:pPr>
        <w:jc w:val="both"/>
        <w:rPr>
          <w:rFonts w:cs="Arial"/>
          <w:color w:val="2F2F2F"/>
          <w:szCs w:val="20"/>
          <w:lang w:val="sl-SI" w:eastAsia="sl-SI"/>
        </w:rPr>
      </w:pPr>
    </w:p>
    <w:p w14:paraId="37273F65" w14:textId="750F9695" w:rsidR="00490494" w:rsidRDefault="002D1354" w:rsidP="004C490F">
      <w:pPr>
        <w:jc w:val="both"/>
        <w:rPr>
          <w:rFonts w:cs="Arial"/>
          <w:color w:val="2F2F2F"/>
          <w:szCs w:val="20"/>
          <w:lang w:val="sl-SI" w:eastAsia="sl-SI"/>
        </w:rPr>
      </w:pPr>
      <w:r>
        <w:rPr>
          <w:rFonts w:cs="Arial"/>
          <w:color w:val="2F2F2F"/>
          <w:szCs w:val="20"/>
          <w:lang w:val="sl-SI" w:eastAsia="sl-SI"/>
        </w:rPr>
        <w:t>K</w:t>
      </w:r>
      <w:r w:rsidR="00490494">
        <w:rPr>
          <w:rFonts w:cs="Arial"/>
          <w:color w:val="2F2F2F"/>
          <w:szCs w:val="20"/>
          <w:lang w:val="sl-SI" w:eastAsia="sl-SI"/>
        </w:rPr>
        <w:t xml:space="preserve">ljub </w:t>
      </w:r>
      <w:r>
        <w:rPr>
          <w:rFonts w:cs="Arial"/>
          <w:color w:val="2F2F2F"/>
          <w:szCs w:val="20"/>
          <w:lang w:val="sl-SI" w:eastAsia="sl-SI"/>
        </w:rPr>
        <w:t xml:space="preserve">omenjeni razlagi </w:t>
      </w:r>
      <w:r w:rsidR="0011228E">
        <w:rPr>
          <w:rFonts w:cs="Arial"/>
          <w:color w:val="2F2F2F"/>
          <w:szCs w:val="20"/>
          <w:lang w:val="sl-SI" w:eastAsia="sl-SI"/>
        </w:rPr>
        <w:t>je</w:t>
      </w:r>
      <w:r w:rsidR="00490494">
        <w:rPr>
          <w:rFonts w:cs="Arial"/>
          <w:color w:val="2F2F2F"/>
          <w:szCs w:val="20"/>
          <w:lang w:val="sl-SI" w:eastAsia="sl-SI"/>
        </w:rPr>
        <w:t xml:space="preserve"> naročnik poenotil Excelov ponudbeni predračun za lažjo preglednost in v pomoč ponudnikom pri izpolnjevanju</w:t>
      </w:r>
      <w:r>
        <w:rPr>
          <w:rFonts w:cs="Arial"/>
          <w:color w:val="2F2F2F"/>
          <w:szCs w:val="20"/>
          <w:lang w:val="sl-SI" w:eastAsia="sl-SI"/>
        </w:rPr>
        <w:t xml:space="preserve"> obrazca ponudbenega predračuna</w:t>
      </w:r>
      <w:r w:rsidR="00490494">
        <w:rPr>
          <w:rFonts w:cs="Arial"/>
          <w:color w:val="2F2F2F"/>
          <w:szCs w:val="20"/>
          <w:lang w:val="sl-SI" w:eastAsia="sl-SI"/>
        </w:rPr>
        <w:t xml:space="preserve"> </w:t>
      </w:r>
      <w:r>
        <w:rPr>
          <w:rFonts w:cs="Arial"/>
          <w:color w:val="2F2F2F"/>
          <w:szCs w:val="20"/>
          <w:lang w:val="sl-SI" w:eastAsia="sl-SI"/>
        </w:rPr>
        <w:t xml:space="preserve">ter </w:t>
      </w:r>
      <w:r w:rsidR="00490494">
        <w:rPr>
          <w:rFonts w:cs="Arial"/>
          <w:color w:val="2F2F2F"/>
          <w:szCs w:val="20"/>
          <w:lang w:val="sl-SI" w:eastAsia="sl-SI"/>
        </w:rPr>
        <w:t xml:space="preserve">s popravkom razpisne dokumentacije na ponudbenem predračunu </w:t>
      </w:r>
      <w:r>
        <w:rPr>
          <w:rFonts w:cs="Arial"/>
          <w:color w:val="2F2F2F"/>
          <w:szCs w:val="20"/>
          <w:lang w:val="sl-SI" w:eastAsia="sl-SI"/>
        </w:rPr>
        <w:t xml:space="preserve">v skladu </w:t>
      </w:r>
      <w:r w:rsidR="00850D6E">
        <w:rPr>
          <w:rFonts w:cs="Arial"/>
          <w:color w:val="2F2F2F"/>
          <w:szCs w:val="20"/>
          <w:lang w:val="sl-SI" w:eastAsia="sl-SI"/>
        </w:rPr>
        <w:t>s točkami 1-9</w:t>
      </w:r>
      <w:r>
        <w:rPr>
          <w:rFonts w:cs="Arial"/>
          <w:color w:val="2F2F2F"/>
          <w:szCs w:val="20"/>
          <w:lang w:val="sl-SI" w:eastAsia="sl-SI"/>
        </w:rPr>
        <w:t xml:space="preserve"> zastavljen</w:t>
      </w:r>
      <w:r w:rsidR="00850D6E">
        <w:rPr>
          <w:rFonts w:cs="Arial"/>
          <w:color w:val="2F2F2F"/>
          <w:szCs w:val="20"/>
          <w:lang w:val="sl-SI" w:eastAsia="sl-SI"/>
        </w:rPr>
        <w:t>ega</w:t>
      </w:r>
      <w:r>
        <w:rPr>
          <w:rFonts w:cs="Arial"/>
          <w:color w:val="2F2F2F"/>
          <w:szCs w:val="20"/>
          <w:lang w:val="sl-SI" w:eastAsia="sl-SI"/>
        </w:rPr>
        <w:t xml:space="preserve"> vprašanj</w:t>
      </w:r>
      <w:r w:rsidR="00850D6E">
        <w:rPr>
          <w:rFonts w:cs="Arial"/>
          <w:color w:val="2F2F2F"/>
          <w:szCs w:val="20"/>
          <w:lang w:val="sl-SI" w:eastAsia="sl-SI"/>
        </w:rPr>
        <w:t>a</w:t>
      </w:r>
      <w:r>
        <w:rPr>
          <w:rFonts w:cs="Arial"/>
          <w:color w:val="2F2F2F"/>
          <w:szCs w:val="20"/>
          <w:lang w:val="sl-SI" w:eastAsia="sl-SI"/>
        </w:rPr>
        <w:t xml:space="preserve"> </w:t>
      </w:r>
      <w:r w:rsidR="00490494">
        <w:rPr>
          <w:rFonts w:cs="Arial"/>
          <w:color w:val="2F2F2F"/>
          <w:szCs w:val="20"/>
          <w:lang w:val="sl-SI" w:eastAsia="sl-SI"/>
        </w:rPr>
        <w:t>dodal manjkajoče formule, in sicer v</w:t>
      </w:r>
      <w:r>
        <w:rPr>
          <w:rFonts w:cs="Arial"/>
          <w:color w:val="2F2F2F"/>
          <w:szCs w:val="20"/>
          <w:lang w:val="sl-SI" w:eastAsia="sl-SI"/>
        </w:rPr>
        <w:t xml:space="preserve"> zavihku 1. - celici 11F in 31F</w:t>
      </w:r>
      <w:r w:rsidR="00850D6E">
        <w:rPr>
          <w:rFonts w:cs="Arial"/>
          <w:color w:val="2F2F2F"/>
          <w:szCs w:val="20"/>
          <w:lang w:val="sl-SI" w:eastAsia="sl-SI"/>
        </w:rPr>
        <w:t xml:space="preserve"> ter </w:t>
      </w:r>
      <w:r>
        <w:rPr>
          <w:rFonts w:cs="Arial"/>
          <w:color w:val="2F2F2F"/>
          <w:szCs w:val="20"/>
          <w:lang w:val="sl-SI" w:eastAsia="sl-SI"/>
        </w:rPr>
        <w:t>zavihku 3</w:t>
      </w:r>
      <w:r w:rsidR="00850D6E">
        <w:rPr>
          <w:rFonts w:cs="Arial"/>
          <w:color w:val="2F2F2F"/>
          <w:szCs w:val="20"/>
          <w:lang w:val="sl-SI" w:eastAsia="sl-SI"/>
        </w:rPr>
        <w:t>.</w:t>
      </w:r>
      <w:r>
        <w:rPr>
          <w:rFonts w:cs="Arial"/>
          <w:color w:val="2F2F2F"/>
          <w:szCs w:val="20"/>
          <w:lang w:val="sl-SI" w:eastAsia="sl-SI"/>
        </w:rPr>
        <w:t xml:space="preserve"> - celica 18F</w:t>
      </w:r>
      <w:r w:rsidR="00850D6E">
        <w:rPr>
          <w:rFonts w:cs="Arial"/>
          <w:color w:val="2F2F2F"/>
          <w:szCs w:val="20"/>
          <w:lang w:val="sl-SI" w:eastAsia="sl-SI"/>
        </w:rPr>
        <w:t>, v</w:t>
      </w:r>
      <w:r>
        <w:rPr>
          <w:rFonts w:cs="Arial"/>
          <w:color w:val="2F2F2F"/>
          <w:szCs w:val="20"/>
          <w:lang w:val="sl-SI" w:eastAsia="sl-SI"/>
        </w:rPr>
        <w:t xml:space="preserve"> zavihku 5</w:t>
      </w:r>
      <w:r w:rsidR="00850D6E">
        <w:rPr>
          <w:rFonts w:cs="Arial"/>
          <w:color w:val="2F2F2F"/>
          <w:szCs w:val="20"/>
          <w:lang w:val="sl-SI" w:eastAsia="sl-SI"/>
        </w:rPr>
        <w:t>.</w:t>
      </w:r>
      <w:r>
        <w:rPr>
          <w:rFonts w:cs="Arial"/>
          <w:color w:val="2F2F2F"/>
          <w:szCs w:val="20"/>
          <w:lang w:val="sl-SI" w:eastAsia="sl-SI"/>
        </w:rPr>
        <w:t xml:space="preserve"> - celica 10F</w:t>
      </w:r>
      <w:r w:rsidR="00850D6E">
        <w:rPr>
          <w:rFonts w:cs="Arial"/>
          <w:color w:val="2F2F2F"/>
          <w:szCs w:val="20"/>
          <w:lang w:val="sl-SI" w:eastAsia="sl-SI"/>
        </w:rPr>
        <w:t xml:space="preserve"> pa se formula </w:t>
      </w:r>
      <w:r w:rsidR="00733AE7">
        <w:rPr>
          <w:rFonts w:cs="Arial"/>
          <w:color w:val="2F2F2F"/>
          <w:szCs w:val="20"/>
          <w:lang w:val="sl-SI" w:eastAsia="sl-SI"/>
        </w:rPr>
        <w:t>popravi</w:t>
      </w:r>
      <w:r w:rsidR="00850D6E">
        <w:rPr>
          <w:rFonts w:cs="Arial"/>
          <w:color w:val="2F2F2F"/>
          <w:szCs w:val="20"/>
          <w:lang w:val="sl-SI" w:eastAsia="sl-SI"/>
        </w:rPr>
        <w:t xml:space="preserve"> tako, da je zmnožek vseh treh stolpcev (a,</w:t>
      </w:r>
      <w:r w:rsidR="00733AE7">
        <w:rPr>
          <w:rFonts w:cs="Arial"/>
          <w:color w:val="2F2F2F"/>
          <w:szCs w:val="20"/>
          <w:lang w:val="sl-SI" w:eastAsia="sl-SI"/>
        </w:rPr>
        <w:t xml:space="preserve"> </w:t>
      </w:r>
      <w:r w:rsidR="00850D6E">
        <w:rPr>
          <w:rFonts w:cs="Arial"/>
          <w:color w:val="2F2F2F"/>
          <w:szCs w:val="20"/>
          <w:lang w:val="sl-SI" w:eastAsia="sl-SI"/>
        </w:rPr>
        <w:t>b in c)</w:t>
      </w:r>
      <w:r>
        <w:rPr>
          <w:rFonts w:cs="Arial"/>
          <w:color w:val="2F2F2F"/>
          <w:szCs w:val="20"/>
          <w:lang w:val="sl-SI" w:eastAsia="sl-SI"/>
        </w:rPr>
        <w:t>. Naročnik prav tako dodaja sivo polje v zavihkih 1-</w:t>
      </w:r>
      <w:r w:rsidR="00850D6E">
        <w:rPr>
          <w:rFonts w:cs="Arial"/>
          <w:color w:val="2F2F2F"/>
          <w:szCs w:val="20"/>
          <w:lang w:val="sl-SI" w:eastAsia="sl-SI"/>
        </w:rPr>
        <w:t>6 v vrstici 14 'Klimatske naprave (hl.</w:t>
      </w:r>
      <w:r w:rsidR="00733AE7">
        <w:rPr>
          <w:rFonts w:cs="Arial"/>
          <w:color w:val="2F2F2F"/>
          <w:szCs w:val="20"/>
          <w:lang w:val="sl-SI" w:eastAsia="sl-SI"/>
        </w:rPr>
        <w:t xml:space="preserve"> </w:t>
      </w:r>
      <w:r w:rsidR="00850D6E">
        <w:rPr>
          <w:rFonts w:cs="Arial"/>
          <w:color w:val="2F2F2F"/>
          <w:szCs w:val="20"/>
          <w:lang w:val="sl-SI" w:eastAsia="sl-SI"/>
        </w:rPr>
        <w:t>agregati)'.</w:t>
      </w:r>
    </w:p>
    <w:p w14:paraId="77B7E539" w14:textId="77777777" w:rsidR="00733AE7" w:rsidRDefault="00733AE7" w:rsidP="004C490F">
      <w:pPr>
        <w:jc w:val="both"/>
        <w:rPr>
          <w:rFonts w:cs="Arial"/>
          <w:color w:val="2F2F2F"/>
          <w:szCs w:val="20"/>
          <w:lang w:val="sl-SI" w:eastAsia="sl-SI"/>
        </w:rPr>
      </w:pPr>
    </w:p>
    <w:p w14:paraId="64E1AC3F" w14:textId="77777777" w:rsidR="004329F0" w:rsidRPr="004329F0" w:rsidRDefault="00850D6E" w:rsidP="004C490F">
      <w:pPr>
        <w:jc w:val="both"/>
        <w:rPr>
          <w:rFonts w:ascii="Tms Rmn" w:hAnsi="Tms Rmn" w:cs="Tms Rmn"/>
          <w:i/>
          <w:iCs/>
          <w:color w:val="2F2F2F"/>
          <w:sz w:val="22"/>
          <w:szCs w:val="22"/>
          <w:lang w:val="sl-SI" w:eastAsia="sl-SI"/>
        </w:rPr>
      </w:pPr>
      <w:r>
        <w:rPr>
          <w:rFonts w:cs="Arial"/>
          <w:color w:val="2F2F2F"/>
          <w:szCs w:val="20"/>
          <w:lang w:val="sl-SI" w:eastAsia="sl-SI"/>
        </w:rPr>
        <w:t>Na zadnjo točko zastavljenega vprašanja naročnik odgovarja</w:t>
      </w:r>
      <w:r w:rsidR="004329F0" w:rsidRPr="004329F0">
        <w:rPr>
          <w:rFonts w:cs="Arial"/>
          <w:color w:val="2F2F2F"/>
          <w:szCs w:val="20"/>
          <w:lang w:val="sl-SI" w:eastAsia="sl-SI"/>
        </w:rPr>
        <w:t>, da zavihek 10. Rekapitulacija izpolni oz. izračuna ponudnik sam, skladno z navodili razpisne dokumentacije; torej z zaokroževanjem na dve decimalki in z upoštevanjem 22% DDV.</w:t>
      </w:r>
    </w:p>
    <w:p w14:paraId="4099E67F" w14:textId="77777777" w:rsidR="00CD51DB" w:rsidRDefault="00CD51DB" w:rsidP="004C490F">
      <w:pPr>
        <w:jc w:val="both"/>
        <w:rPr>
          <w:rFonts w:cs="Arial"/>
          <w:color w:val="2F2F2F"/>
          <w:szCs w:val="20"/>
          <w:lang w:val="sl-SI" w:eastAsia="sl-SI"/>
        </w:rPr>
      </w:pPr>
    </w:p>
    <w:p w14:paraId="6B2C6868" w14:textId="6B18B4D1" w:rsidR="004C490F" w:rsidRDefault="004C490F" w:rsidP="004C490F">
      <w:pPr>
        <w:jc w:val="both"/>
        <w:rPr>
          <w:rFonts w:cs="Arial"/>
          <w:color w:val="2F2F2F"/>
          <w:szCs w:val="20"/>
          <w:lang w:val="sl-SI" w:eastAsia="sl-SI"/>
        </w:rPr>
      </w:pPr>
      <w:r w:rsidRPr="001420C6">
        <w:rPr>
          <w:rFonts w:cs="Arial"/>
          <w:color w:val="2F2F2F"/>
          <w:szCs w:val="20"/>
          <w:lang w:val="sl-SI" w:eastAsia="sl-SI"/>
        </w:rPr>
        <w:t>Vsi potencialni ponudniki naj pri pripravi ponudbe upoštevajo</w:t>
      </w:r>
      <w:r w:rsidR="00F03DD3">
        <w:rPr>
          <w:rFonts w:cs="Arial"/>
          <w:color w:val="2F2F2F"/>
          <w:szCs w:val="20"/>
          <w:lang w:val="sl-SI" w:eastAsia="sl-SI"/>
        </w:rPr>
        <w:t xml:space="preserve"> </w:t>
      </w:r>
      <w:r w:rsidR="004329F0">
        <w:rPr>
          <w:rFonts w:cs="Arial"/>
          <w:color w:val="2F2F2F"/>
          <w:szCs w:val="20"/>
          <w:lang w:val="sl-SI" w:eastAsia="sl-SI"/>
        </w:rPr>
        <w:t>ponudbeni predračun</w:t>
      </w:r>
      <w:r w:rsidR="0011228E">
        <w:rPr>
          <w:rFonts w:cs="Arial"/>
          <w:color w:val="2F2F2F"/>
          <w:szCs w:val="20"/>
          <w:lang w:val="sl-SI" w:eastAsia="sl-SI"/>
        </w:rPr>
        <w:t xml:space="preserve"> z upoštevanimi spremembami</w:t>
      </w:r>
      <w:r w:rsidR="00733AE7">
        <w:rPr>
          <w:rFonts w:cs="Arial"/>
          <w:color w:val="2F2F2F"/>
          <w:szCs w:val="20"/>
          <w:lang w:val="sl-SI" w:eastAsia="sl-SI"/>
        </w:rPr>
        <w:t>.</w:t>
      </w:r>
    </w:p>
    <w:p w14:paraId="21AE488E" w14:textId="77777777" w:rsidR="000967D5" w:rsidRDefault="000967D5" w:rsidP="004C490F">
      <w:pPr>
        <w:jc w:val="both"/>
        <w:rPr>
          <w:rFonts w:cs="Arial"/>
          <w:color w:val="2F2F2F"/>
          <w:szCs w:val="20"/>
          <w:lang w:val="sl-SI" w:eastAsia="sl-SI"/>
        </w:rPr>
      </w:pPr>
    </w:p>
    <w:p w14:paraId="36224348" w14:textId="77777777" w:rsidR="00BB1511" w:rsidRDefault="00BB1511" w:rsidP="004C490F">
      <w:pPr>
        <w:jc w:val="both"/>
        <w:rPr>
          <w:rFonts w:cs="Arial"/>
          <w:color w:val="2F2F2F"/>
          <w:szCs w:val="20"/>
          <w:lang w:val="sl-SI" w:eastAsia="sl-SI"/>
        </w:rPr>
      </w:pPr>
    </w:p>
    <w:p w14:paraId="5B7BF6DF" w14:textId="7165835C" w:rsidR="00623017" w:rsidRDefault="000967D5" w:rsidP="004C490F">
      <w:pPr>
        <w:jc w:val="both"/>
        <w:rPr>
          <w:rFonts w:cs="Arial"/>
          <w:b/>
          <w:i/>
          <w:color w:val="000000"/>
          <w:szCs w:val="20"/>
          <w:lang w:val="sl-SI"/>
        </w:rPr>
      </w:pPr>
      <w:r w:rsidRPr="00623017">
        <w:rPr>
          <w:rFonts w:cs="Arial"/>
          <w:b/>
          <w:i/>
          <w:color w:val="000000"/>
          <w:szCs w:val="20"/>
          <w:lang w:val="sl-SI"/>
        </w:rPr>
        <w:t>II</w:t>
      </w:r>
      <w:r>
        <w:rPr>
          <w:rFonts w:cs="Arial"/>
          <w:b/>
          <w:i/>
          <w:color w:val="000000"/>
          <w:szCs w:val="20"/>
          <w:lang w:val="sl-SI"/>
        </w:rPr>
        <w:t xml:space="preserve">. </w:t>
      </w:r>
      <w:r w:rsidR="0011228E">
        <w:rPr>
          <w:rFonts w:cs="Arial"/>
          <w:b/>
          <w:i/>
          <w:color w:val="000000"/>
          <w:szCs w:val="20"/>
          <w:lang w:val="sl-SI"/>
        </w:rPr>
        <w:t>Sprememba razpisne dokumentacije</w:t>
      </w:r>
    </w:p>
    <w:p w14:paraId="3DBAC16C" w14:textId="77777777" w:rsidR="00FC5AB4" w:rsidRDefault="00FC5AB4" w:rsidP="004C490F">
      <w:pPr>
        <w:jc w:val="both"/>
        <w:rPr>
          <w:rFonts w:cs="Arial"/>
          <w:color w:val="2F2F2F"/>
          <w:szCs w:val="20"/>
          <w:lang w:val="sl-SI" w:eastAsia="sl-SI"/>
        </w:rPr>
      </w:pPr>
    </w:p>
    <w:p w14:paraId="409B221A" w14:textId="3A054DAF" w:rsidR="00733AE7" w:rsidRDefault="00FC5AB4" w:rsidP="00733AE7">
      <w:pPr>
        <w:jc w:val="both"/>
        <w:rPr>
          <w:rFonts w:cs="Arial"/>
          <w:color w:val="2F2F2F"/>
          <w:szCs w:val="20"/>
          <w:lang w:val="sl-SI" w:eastAsia="sl-SI"/>
        </w:rPr>
      </w:pPr>
      <w:r w:rsidRPr="00BB1511">
        <w:rPr>
          <w:rFonts w:cs="Arial"/>
          <w:color w:val="2F2F2F"/>
          <w:szCs w:val="20"/>
          <w:lang w:val="sl-SI" w:eastAsia="sl-SI"/>
        </w:rPr>
        <w:t>Kot je naročnik pojasnil na zastavljen</w:t>
      </w:r>
      <w:r w:rsidR="00651F94" w:rsidRPr="00BB1511">
        <w:rPr>
          <w:rFonts w:cs="Arial"/>
          <w:color w:val="2F2F2F"/>
          <w:szCs w:val="20"/>
          <w:lang w:val="sl-SI" w:eastAsia="sl-SI"/>
        </w:rPr>
        <w:t>o</w:t>
      </w:r>
      <w:r w:rsidRPr="00BB1511">
        <w:rPr>
          <w:rFonts w:cs="Arial"/>
          <w:color w:val="2F2F2F"/>
          <w:szCs w:val="20"/>
          <w:lang w:val="sl-SI" w:eastAsia="sl-SI"/>
        </w:rPr>
        <w:t xml:space="preserve"> vprašanj</w:t>
      </w:r>
      <w:r w:rsidR="00651F94" w:rsidRPr="00BB1511">
        <w:rPr>
          <w:rFonts w:cs="Arial"/>
          <w:color w:val="2F2F2F"/>
          <w:szCs w:val="20"/>
          <w:lang w:val="sl-SI" w:eastAsia="sl-SI"/>
        </w:rPr>
        <w:t>e</w:t>
      </w:r>
      <w:r w:rsidRPr="00BB1511">
        <w:rPr>
          <w:rFonts w:cs="Arial"/>
          <w:color w:val="2F2F2F"/>
          <w:szCs w:val="20"/>
          <w:lang w:val="sl-SI" w:eastAsia="sl-SI"/>
        </w:rPr>
        <w:t xml:space="preserve"> v točki I., </w:t>
      </w:r>
      <w:r w:rsidR="00AA2C2F" w:rsidRPr="00BB1511">
        <w:rPr>
          <w:rFonts w:cs="Arial"/>
          <w:color w:val="2F2F2F"/>
          <w:szCs w:val="20"/>
          <w:lang w:val="sl-SI" w:eastAsia="sl-SI"/>
        </w:rPr>
        <w:t>se</w:t>
      </w:r>
      <w:r w:rsidRPr="00BB1511">
        <w:rPr>
          <w:rFonts w:cs="Arial"/>
          <w:color w:val="2F2F2F"/>
          <w:szCs w:val="20"/>
          <w:lang w:val="sl-SI" w:eastAsia="sl-SI"/>
        </w:rPr>
        <w:t xml:space="preserve"> s popravkom razpisna dokumentacija </w:t>
      </w:r>
      <w:r w:rsidR="0011228E">
        <w:rPr>
          <w:rFonts w:cs="Arial"/>
          <w:color w:val="2F2F2F"/>
          <w:szCs w:val="20"/>
          <w:lang w:val="sl-SI" w:eastAsia="sl-SI"/>
        </w:rPr>
        <w:t>spremeni</w:t>
      </w:r>
      <w:r w:rsidR="00F03DD3">
        <w:rPr>
          <w:rFonts w:cs="Arial"/>
          <w:color w:val="2F2F2F"/>
          <w:szCs w:val="20"/>
          <w:lang w:val="sl-SI" w:eastAsia="sl-SI"/>
        </w:rPr>
        <w:t xml:space="preserve">, </w:t>
      </w:r>
      <w:r w:rsidR="00733AE7">
        <w:rPr>
          <w:rFonts w:cs="Arial"/>
          <w:color w:val="2F2F2F"/>
          <w:szCs w:val="20"/>
          <w:lang w:val="sl-SI" w:eastAsia="sl-SI"/>
        </w:rPr>
        <w:t>kot izhaja iz odgovora, na ponudbenem predračunu, in sicer v zavihkih 1-6.</w:t>
      </w:r>
      <w:r w:rsidR="00BB1511" w:rsidRPr="00BB1511">
        <w:rPr>
          <w:rFonts w:cs="Arial"/>
          <w:color w:val="2F2F2F"/>
          <w:szCs w:val="20"/>
          <w:lang w:val="sl-SI" w:eastAsia="sl-SI"/>
        </w:rPr>
        <w:t xml:space="preserve"> </w:t>
      </w:r>
      <w:r w:rsidR="00733AE7">
        <w:rPr>
          <w:rFonts w:cs="Arial"/>
          <w:color w:val="2F2F2F"/>
          <w:szCs w:val="20"/>
          <w:lang w:val="sl-SI" w:eastAsia="sl-SI"/>
        </w:rPr>
        <w:t>Celice s popravljenimi oz. dopolnjenimi formulami je naročnik označil z rdečo.</w:t>
      </w:r>
    </w:p>
    <w:p w14:paraId="1A781F6E" w14:textId="77777777" w:rsidR="00BB1511" w:rsidRPr="00BB1511" w:rsidRDefault="00BB1511" w:rsidP="004C490F">
      <w:pPr>
        <w:jc w:val="both"/>
        <w:rPr>
          <w:rFonts w:cs="Arial"/>
          <w:color w:val="2F2F2F"/>
          <w:szCs w:val="20"/>
          <w:lang w:val="sl-SI" w:eastAsia="sl-SI"/>
        </w:rPr>
      </w:pPr>
    </w:p>
    <w:p w14:paraId="0D5A8C97" w14:textId="77777777" w:rsidR="00CD51DB" w:rsidRPr="00B16B38" w:rsidRDefault="00CD51DB" w:rsidP="00CF182F">
      <w:pPr>
        <w:jc w:val="both"/>
        <w:rPr>
          <w:rFonts w:cs="Arial"/>
          <w:color w:val="2F2F2F"/>
          <w:szCs w:val="20"/>
          <w:highlight w:val="yellow"/>
          <w:lang w:val="sl-SI" w:eastAsia="sl-SI"/>
        </w:rPr>
      </w:pPr>
    </w:p>
    <w:p w14:paraId="65D03739" w14:textId="768A1F06" w:rsidR="006948CD" w:rsidRPr="00B16B38" w:rsidRDefault="00B32F17" w:rsidP="00CF182F">
      <w:pPr>
        <w:jc w:val="both"/>
        <w:rPr>
          <w:rFonts w:cs="Arial"/>
          <w:color w:val="000000"/>
          <w:szCs w:val="20"/>
          <w:lang w:val="sl-SI"/>
        </w:rPr>
      </w:pPr>
      <w:r w:rsidRPr="00B16B38">
        <w:rPr>
          <w:rFonts w:cs="Arial"/>
          <w:color w:val="000000"/>
          <w:szCs w:val="20"/>
          <w:lang w:val="sl-SI"/>
        </w:rPr>
        <w:t>Dodatna pojasnila</w:t>
      </w:r>
      <w:r w:rsidR="0011228E" w:rsidRPr="00B16B38">
        <w:rPr>
          <w:rFonts w:cs="Arial"/>
          <w:color w:val="000000"/>
          <w:szCs w:val="20"/>
          <w:lang w:val="sl-SI"/>
        </w:rPr>
        <w:t xml:space="preserve"> v zvezi s pripravo ponudbe in sprememba razpisne dokumentacije</w:t>
      </w:r>
      <w:r w:rsidRPr="00B16B38">
        <w:rPr>
          <w:rFonts w:cs="Arial"/>
          <w:color w:val="000000"/>
          <w:szCs w:val="20"/>
          <w:lang w:val="sl-SI"/>
        </w:rPr>
        <w:t xml:space="preserve"> so sestavni del </w:t>
      </w:r>
      <w:r w:rsidR="00B16B38" w:rsidRPr="00B16B38">
        <w:rPr>
          <w:rFonts w:cs="Arial"/>
          <w:color w:val="000000"/>
          <w:szCs w:val="20"/>
          <w:lang w:val="sl-SI"/>
        </w:rPr>
        <w:t xml:space="preserve">razpisne </w:t>
      </w:r>
      <w:r w:rsidRPr="00B16B38">
        <w:rPr>
          <w:rFonts w:cs="Arial"/>
          <w:color w:val="000000"/>
          <w:szCs w:val="20"/>
          <w:lang w:val="sl-SI"/>
        </w:rPr>
        <w:t>dokumentacije.</w:t>
      </w:r>
    </w:p>
    <w:p w14:paraId="7FE372A6" w14:textId="77777777" w:rsidR="00491B89" w:rsidRPr="00B16B38" w:rsidRDefault="00491B89" w:rsidP="00CF182F">
      <w:pPr>
        <w:jc w:val="both"/>
        <w:rPr>
          <w:rFonts w:cs="Arial"/>
          <w:color w:val="000000"/>
          <w:szCs w:val="20"/>
          <w:lang w:val="sl-SI"/>
        </w:rPr>
      </w:pPr>
    </w:p>
    <w:p w14:paraId="646394FA" w14:textId="2BD5221E" w:rsidR="00BB1511" w:rsidRPr="00491B89" w:rsidRDefault="00491B89" w:rsidP="00491B89">
      <w:pPr>
        <w:jc w:val="both"/>
        <w:rPr>
          <w:rFonts w:cs="Arial"/>
          <w:szCs w:val="20"/>
          <w:lang w:val="sl-SI"/>
        </w:rPr>
      </w:pPr>
      <w:r w:rsidRPr="00B16B38">
        <w:rPr>
          <w:rFonts w:cs="Arial"/>
          <w:szCs w:val="20"/>
          <w:lang w:val="sl-SI"/>
        </w:rPr>
        <w:t xml:space="preserve">Naročnik dodatna pojasnila v zvezi s pripravo ponudbe ter </w:t>
      </w:r>
      <w:r w:rsidR="0011228E" w:rsidRPr="00B16B38">
        <w:rPr>
          <w:rFonts w:cs="Arial"/>
          <w:szCs w:val="20"/>
          <w:lang w:val="sl-SI"/>
        </w:rPr>
        <w:t>spremembo</w:t>
      </w:r>
      <w:r w:rsidRPr="00B16B38">
        <w:rPr>
          <w:rFonts w:cs="Arial"/>
          <w:szCs w:val="20"/>
          <w:lang w:val="sl-SI"/>
        </w:rPr>
        <w:t xml:space="preserve"> razpisn</w:t>
      </w:r>
      <w:r w:rsidR="0011228E" w:rsidRPr="00B16B38">
        <w:rPr>
          <w:rFonts w:cs="Arial"/>
          <w:szCs w:val="20"/>
          <w:lang w:val="sl-SI"/>
        </w:rPr>
        <w:t>e</w:t>
      </w:r>
      <w:r w:rsidRPr="00B16B38">
        <w:rPr>
          <w:rFonts w:cs="Arial"/>
          <w:szCs w:val="20"/>
          <w:lang w:val="sl-SI"/>
        </w:rPr>
        <w:t xml:space="preserve"> dokumentacij</w:t>
      </w:r>
      <w:r w:rsidR="0011228E" w:rsidRPr="00B16B38">
        <w:rPr>
          <w:rFonts w:cs="Arial"/>
          <w:szCs w:val="20"/>
          <w:lang w:val="sl-SI"/>
        </w:rPr>
        <w:t>e</w:t>
      </w:r>
      <w:r w:rsidR="00F92557" w:rsidRPr="00B16B38">
        <w:rPr>
          <w:rFonts w:cs="Arial"/>
          <w:szCs w:val="20"/>
          <w:lang w:val="sl-SI"/>
        </w:rPr>
        <w:t xml:space="preserve"> </w:t>
      </w:r>
      <w:r w:rsidRPr="00B16B38">
        <w:rPr>
          <w:rFonts w:cs="Arial"/>
          <w:szCs w:val="20"/>
          <w:lang w:val="sl-SI"/>
        </w:rPr>
        <w:t>objavi na Portalu javnih naročil in v Uradnem listu Evropske unije.</w:t>
      </w:r>
    </w:p>
    <w:p w14:paraId="5B572EF5" w14:textId="77777777" w:rsidR="00491B89" w:rsidRPr="00491B89" w:rsidRDefault="00491B89" w:rsidP="00491B89">
      <w:pPr>
        <w:rPr>
          <w:rFonts w:cs="Arial"/>
          <w:szCs w:val="20"/>
          <w:lang w:val="sl-SI"/>
        </w:rPr>
      </w:pPr>
      <w:r w:rsidRPr="00491B89">
        <w:rPr>
          <w:rFonts w:cs="Arial"/>
          <w:szCs w:val="20"/>
          <w:lang w:val="sl-SI"/>
        </w:rPr>
        <w:lastRenderedPageBreak/>
        <w:t>Lep pozdrav,</w:t>
      </w:r>
    </w:p>
    <w:p w14:paraId="3AB15BAC" w14:textId="77777777" w:rsidR="00491B89" w:rsidRDefault="00491B89" w:rsidP="00CF182F">
      <w:pPr>
        <w:jc w:val="both"/>
        <w:rPr>
          <w:rFonts w:cs="Arial"/>
          <w:color w:val="000000"/>
          <w:szCs w:val="20"/>
          <w:lang w:val="sl-SI"/>
        </w:rPr>
      </w:pPr>
    </w:p>
    <w:p w14:paraId="4116BA30" w14:textId="77777777" w:rsidR="00FF414C" w:rsidRDefault="00FF414C" w:rsidP="00CF182F">
      <w:pPr>
        <w:jc w:val="both"/>
        <w:rPr>
          <w:rFonts w:cs="Arial"/>
          <w:color w:val="000000"/>
          <w:szCs w:val="20"/>
          <w:lang w:val="sl-SI"/>
        </w:rPr>
      </w:pPr>
    </w:p>
    <w:p w14:paraId="1FF1A213" w14:textId="77777777" w:rsidR="00231ADD" w:rsidRPr="006C0F20" w:rsidRDefault="00231ADD" w:rsidP="00CF182F">
      <w:pPr>
        <w:jc w:val="both"/>
        <w:rPr>
          <w:rFonts w:cs="Arial"/>
          <w:color w:val="000000"/>
          <w:szCs w:val="20"/>
          <w:lang w:val="sl-SI"/>
        </w:rPr>
      </w:pPr>
    </w:p>
    <w:p w14:paraId="13E37631" w14:textId="77777777" w:rsidR="00BE3AFF" w:rsidRDefault="007F6F5D" w:rsidP="00CF182F">
      <w:pPr>
        <w:jc w:val="both"/>
        <w:rPr>
          <w:rFonts w:cs="Arial"/>
          <w:color w:val="000000" w:themeColor="text1"/>
          <w:szCs w:val="20"/>
          <w:lang w:val="sl-SI"/>
        </w:rPr>
      </w:pPr>
      <w:r>
        <w:rPr>
          <w:rFonts w:cs="Arial"/>
          <w:color w:val="000000" w:themeColor="text1"/>
          <w:szCs w:val="20"/>
          <w:lang w:val="sl-SI"/>
        </w:rPr>
        <w:tab/>
      </w:r>
      <w:r w:rsidR="00BE3AFF">
        <w:rPr>
          <w:rFonts w:cs="Arial"/>
          <w:color w:val="000000" w:themeColor="text1"/>
          <w:szCs w:val="20"/>
          <w:lang w:val="sl-SI"/>
        </w:rPr>
        <w:tab/>
      </w:r>
      <w:r w:rsidR="00BE3AFF">
        <w:rPr>
          <w:rFonts w:cs="Arial"/>
          <w:color w:val="000000" w:themeColor="text1"/>
          <w:szCs w:val="20"/>
          <w:lang w:val="sl-SI"/>
        </w:rPr>
        <w:tab/>
      </w:r>
      <w:r w:rsidR="00BE3AFF">
        <w:rPr>
          <w:rFonts w:cs="Arial"/>
          <w:color w:val="000000" w:themeColor="text1"/>
          <w:szCs w:val="20"/>
          <w:lang w:val="sl-SI"/>
        </w:rPr>
        <w:tab/>
      </w:r>
      <w:r w:rsidR="00BE3AFF">
        <w:rPr>
          <w:rFonts w:cs="Arial"/>
          <w:color w:val="000000" w:themeColor="text1"/>
          <w:szCs w:val="20"/>
          <w:lang w:val="sl-SI"/>
        </w:rPr>
        <w:tab/>
      </w:r>
      <w:r w:rsidR="00BE3AFF">
        <w:rPr>
          <w:rFonts w:cs="Arial"/>
          <w:color w:val="000000" w:themeColor="text1"/>
          <w:szCs w:val="20"/>
          <w:lang w:val="sl-SI"/>
        </w:rPr>
        <w:tab/>
      </w:r>
      <w:r w:rsidR="00D270CD">
        <w:rPr>
          <w:rFonts w:cs="Arial"/>
          <w:color w:val="000000" w:themeColor="text1"/>
          <w:szCs w:val="20"/>
          <w:lang w:val="sl-SI"/>
        </w:rPr>
        <w:t>Erik Pagon</w:t>
      </w:r>
    </w:p>
    <w:p w14:paraId="1839EDA0" w14:textId="77777777" w:rsidR="00BE3AFF" w:rsidRDefault="007F6F5D" w:rsidP="00CF182F">
      <w:pPr>
        <w:jc w:val="both"/>
        <w:rPr>
          <w:rFonts w:cs="Arial"/>
          <w:color w:val="000000" w:themeColor="text1"/>
          <w:szCs w:val="20"/>
          <w:lang w:val="sl-SI"/>
        </w:rPr>
      </w:pP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 w:rsidR="00BE3AFF">
        <w:rPr>
          <w:rFonts w:cs="Arial"/>
          <w:color w:val="000000" w:themeColor="text1"/>
          <w:szCs w:val="20"/>
          <w:lang w:val="sl-SI"/>
        </w:rPr>
        <w:tab/>
        <w:t>generaln</w:t>
      </w:r>
      <w:r>
        <w:rPr>
          <w:rFonts w:cs="Arial"/>
          <w:color w:val="000000" w:themeColor="text1"/>
          <w:szCs w:val="20"/>
          <w:lang w:val="sl-SI"/>
        </w:rPr>
        <w:t>i</w:t>
      </w:r>
      <w:r w:rsidR="00BE3AFF">
        <w:rPr>
          <w:rFonts w:cs="Arial"/>
          <w:color w:val="000000" w:themeColor="text1"/>
          <w:szCs w:val="20"/>
          <w:lang w:val="sl-SI"/>
        </w:rPr>
        <w:t xml:space="preserve"> sekretar</w:t>
      </w:r>
    </w:p>
    <w:p w14:paraId="015DD2F8" w14:textId="77777777" w:rsidR="000E2345" w:rsidRDefault="000E2345" w:rsidP="00CF182F">
      <w:pPr>
        <w:jc w:val="both"/>
        <w:rPr>
          <w:rFonts w:cs="Arial"/>
          <w:color w:val="000000" w:themeColor="text1"/>
          <w:szCs w:val="20"/>
          <w:lang w:val="sl-SI"/>
        </w:rPr>
      </w:pPr>
    </w:p>
    <w:p w14:paraId="07731E48" w14:textId="77777777" w:rsidR="000650A9" w:rsidRPr="006C0F20" w:rsidRDefault="00BE3AFF" w:rsidP="00CF182F">
      <w:pPr>
        <w:jc w:val="both"/>
        <w:rPr>
          <w:rFonts w:cs="Arial"/>
          <w:color w:val="000000" w:themeColor="text1"/>
          <w:szCs w:val="20"/>
          <w:lang w:val="sl-SI"/>
        </w:rPr>
      </w:pP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>
        <w:rPr>
          <w:rFonts w:cs="Arial"/>
          <w:color w:val="000000" w:themeColor="text1"/>
          <w:szCs w:val="20"/>
          <w:lang w:val="sl-SI"/>
        </w:rPr>
        <w:tab/>
      </w:r>
      <w:r w:rsidR="0054062A" w:rsidRPr="006C0F20">
        <w:rPr>
          <w:rFonts w:cs="Arial"/>
          <w:color w:val="000000" w:themeColor="text1"/>
          <w:szCs w:val="20"/>
          <w:lang w:val="sl-SI"/>
        </w:rPr>
        <w:tab/>
      </w:r>
      <w:r w:rsidR="0054062A" w:rsidRPr="006C0F20">
        <w:rPr>
          <w:rFonts w:cs="Arial"/>
          <w:color w:val="000000" w:themeColor="text1"/>
          <w:szCs w:val="20"/>
          <w:lang w:val="sl-SI"/>
        </w:rPr>
        <w:tab/>
      </w:r>
      <w:r w:rsidR="00BE6CB7" w:rsidRPr="006C0F20">
        <w:rPr>
          <w:rFonts w:cs="Arial"/>
          <w:color w:val="000000" w:themeColor="text1"/>
          <w:szCs w:val="20"/>
          <w:lang w:val="sl-SI"/>
        </w:rPr>
        <w:tab/>
      </w:r>
    </w:p>
    <w:p w14:paraId="665D6DBF" w14:textId="77777777" w:rsidR="008D5D05" w:rsidRPr="006C0F20" w:rsidRDefault="00BE6CB7" w:rsidP="00CF182F">
      <w:pPr>
        <w:jc w:val="both"/>
        <w:rPr>
          <w:rFonts w:cs="Arial"/>
          <w:color w:val="000000" w:themeColor="text1"/>
          <w:szCs w:val="20"/>
          <w:lang w:val="sl-SI"/>
        </w:rPr>
      </w:pPr>
      <w:r w:rsidRPr="006C0F20">
        <w:rPr>
          <w:rFonts w:cs="Arial"/>
          <w:color w:val="000000" w:themeColor="text1"/>
          <w:szCs w:val="20"/>
          <w:lang w:val="sl-SI"/>
        </w:rPr>
        <w:tab/>
      </w:r>
    </w:p>
    <w:p w14:paraId="29482991" w14:textId="77777777" w:rsidR="00016ED8" w:rsidRPr="006C0F20" w:rsidRDefault="00016ED8" w:rsidP="00CF182F">
      <w:pPr>
        <w:tabs>
          <w:tab w:val="left" w:pos="357"/>
        </w:tabs>
        <w:rPr>
          <w:rFonts w:cs="Arial"/>
          <w:color w:val="000000"/>
          <w:szCs w:val="20"/>
          <w:lang w:val="sl-SI"/>
        </w:rPr>
      </w:pPr>
      <w:r w:rsidRPr="006C0F20">
        <w:rPr>
          <w:rFonts w:cs="Arial"/>
          <w:color w:val="000000"/>
          <w:szCs w:val="20"/>
          <w:lang w:val="sl-SI"/>
        </w:rPr>
        <w:t xml:space="preserve">Poslati: </w:t>
      </w:r>
    </w:p>
    <w:p w14:paraId="506F747E" w14:textId="77777777" w:rsidR="006E3D3A" w:rsidRPr="00491B89" w:rsidRDefault="0008618C" w:rsidP="00491B89">
      <w:pPr>
        <w:pStyle w:val="Odstavekseznama"/>
        <w:numPr>
          <w:ilvl w:val="0"/>
          <w:numId w:val="14"/>
        </w:numPr>
        <w:tabs>
          <w:tab w:val="left" w:pos="709"/>
        </w:tabs>
        <w:jc w:val="both"/>
        <w:rPr>
          <w:rFonts w:cs="Arial"/>
          <w:b/>
          <w:color w:val="000000"/>
          <w:szCs w:val="20"/>
          <w:lang w:eastAsia="sl-SI"/>
        </w:rPr>
      </w:pPr>
      <w:bookmarkStart w:id="2" w:name="_Toc448311171"/>
      <w:r w:rsidRPr="00491B89">
        <w:rPr>
          <w:rFonts w:cs="Arial"/>
          <w:color w:val="000000"/>
          <w:szCs w:val="20"/>
        </w:rPr>
        <w:t>naslovniku – preko p</w:t>
      </w:r>
      <w:r w:rsidR="00F93312" w:rsidRPr="00491B89">
        <w:rPr>
          <w:rFonts w:cs="Arial"/>
          <w:color w:val="000000"/>
          <w:szCs w:val="20"/>
        </w:rPr>
        <w:t>ortal</w:t>
      </w:r>
      <w:r w:rsidRPr="00491B89">
        <w:rPr>
          <w:rFonts w:cs="Arial"/>
          <w:color w:val="000000"/>
          <w:szCs w:val="20"/>
        </w:rPr>
        <w:t>a</w:t>
      </w:r>
      <w:r w:rsidR="00F93312" w:rsidRPr="00491B89">
        <w:rPr>
          <w:rFonts w:cs="Arial"/>
          <w:color w:val="000000"/>
          <w:szCs w:val="20"/>
        </w:rPr>
        <w:t xml:space="preserve"> javnih naročil</w:t>
      </w:r>
      <w:r w:rsidR="00686663" w:rsidRPr="00491B89">
        <w:rPr>
          <w:rFonts w:cs="Arial"/>
          <w:b/>
          <w:color w:val="000000"/>
          <w:szCs w:val="20"/>
        </w:rPr>
        <w:t xml:space="preserve"> </w:t>
      </w:r>
      <w:bookmarkEnd w:id="2"/>
    </w:p>
    <w:sectPr w:rsidR="006E3D3A" w:rsidRPr="00491B89" w:rsidSect="00791D59">
      <w:footerReference w:type="default" r:id="rId8"/>
      <w:headerReference w:type="first" r:id="rId9"/>
      <w:footerReference w:type="first" r:id="rId10"/>
      <w:pgSz w:w="11900" w:h="16840" w:code="9"/>
      <w:pgMar w:top="1295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16BFC" w14:textId="77777777" w:rsidR="00E70A18" w:rsidRDefault="00E70A18">
      <w:r>
        <w:separator/>
      </w:r>
    </w:p>
  </w:endnote>
  <w:endnote w:type="continuationSeparator" w:id="0">
    <w:p w14:paraId="6AA422A3" w14:textId="77777777" w:rsidR="00E70A18" w:rsidRDefault="00E7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DD31" w14:textId="77777777" w:rsidR="00791D59" w:rsidRDefault="00791D5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7A602D" w:rsidRPr="007A602D">
      <w:rPr>
        <w:noProof/>
        <w:lang w:val="sl-SI"/>
      </w:rPr>
      <w:t>2</w:t>
    </w:r>
    <w:r>
      <w:fldChar w:fldCharType="end"/>
    </w:r>
  </w:p>
  <w:p w14:paraId="33AB85BB" w14:textId="77777777" w:rsidR="00DC3900" w:rsidRDefault="00DC39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03B84" w14:textId="77777777" w:rsidR="00DC3900" w:rsidRDefault="00DC3900" w:rsidP="006E3D3A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241BE" w14:textId="77777777" w:rsidR="00E70A18" w:rsidRDefault="00E70A18">
      <w:r>
        <w:separator/>
      </w:r>
    </w:p>
  </w:footnote>
  <w:footnote w:type="continuationSeparator" w:id="0">
    <w:p w14:paraId="3496DBCA" w14:textId="77777777" w:rsidR="00E70A18" w:rsidRDefault="00E7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42374" w14:textId="77777777" w:rsidR="00DC3900" w:rsidRPr="008F3500" w:rsidRDefault="004E43D3" w:rsidP="005B28C5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58240" behindDoc="1" locked="0" layoutInCell="1" allowOverlap="1" wp14:anchorId="59765C10" wp14:editId="2CB6BEAF">
          <wp:simplePos x="0" y="0"/>
          <wp:positionH relativeFrom="page">
            <wp:posOffset>612140</wp:posOffset>
          </wp:positionH>
          <wp:positionV relativeFrom="page">
            <wp:posOffset>648335</wp:posOffset>
          </wp:positionV>
          <wp:extent cx="2814955" cy="312420"/>
          <wp:effectExtent l="0" t="0" r="0" b="0"/>
          <wp:wrapNone/>
          <wp:docPr id="24" name="Slika 24" descr="MN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 descr="MN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4955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9BE167D" wp14:editId="0C71AE3A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4357A3B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-36.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" o:allowincell="f" strokecolor="#529dba" strokeweight=".5pt">
              <w10:wrap anchory="page"/>
            </v:shape>
          </w:pict>
        </mc:Fallback>
      </mc:AlternateContent>
    </w:r>
    <w:r w:rsidR="00DC3900">
      <w:rPr>
        <w:rFonts w:cs="Arial"/>
        <w:sz w:val="16"/>
        <w:lang w:val="sl-SI"/>
      </w:rPr>
      <w:t>Štefanova ulica 2</w:t>
    </w:r>
    <w:r w:rsidR="00DC3900" w:rsidRPr="008F3500">
      <w:rPr>
        <w:rFonts w:cs="Arial"/>
        <w:sz w:val="16"/>
        <w:lang w:val="sl-SI"/>
      </w:rPr>
      <w:t xml:space="preserve">, </w:t>
    </w:r>
    <w:r w:rsidR="00DC3900">
      <w:rPr>
        <w:rFonts w:cs="Arial"/>
        <w:sz w:val="16"/>
        <w:lang w:val="sl-SI"/>
      </w:rPr>
      <w:t>1501 Ljubljana</w:t>
    </w:r>
    <w:r w:rsidR="00DC3900" w:rsidRPr="008F3500">
      <w:rPr>
        <w:rFonts w:cs="Arial"/>
        <w:sz w:val="16"/>
        <w:lang w:val="sl-SI"/>
      </w:rPr>
      <w:tab/>
      <w:t xml:space="preserve">T: </w:t>
    </w:r>
    <w:r w:rsidR="00DC3900">
      <w:rPr>
        <w:rFonts w:cs="Arial"/>
        <w:sz w:val="16"/>
        <w:lang w:val="sl-SI"/>
      </w:rPr>
      <w:t>01 428 40 00</w:t>
    </w:r>
    <w:r w:rsidR="00DC3900" w:rsidRPr="008F3500">
      <w:rPr>
        <w:rFonts w:cs="Arial"/>
        <w:sz w:val="16"/>
        <w:lang w:val="sl-SI"/>
      </w:rPr>
      <w:t xml:space="preserve"> </w:t>
    </w:r>
  </w:p>
  <w:p w14:paraId="7DA11ECF" w14:textId="77777777" w:rsidR="00DC3900" w:rsidRPr="008F3500" w:rsidRDefault="00DC390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>
      <w:rPr>
        <w:rFonts w:cs="Arial"/>
        <w:sz w:val="16"/>
        <w:lang w:val="sl-SI"/>
      </w:rPr>
      <w:t>gp.mnz@gov.si</w:t>
    </w:r>
  </w:p>
  <w:p w14:paraId="2927ED34" w14:textId="77777777" w:rsidR="00DC3900" w:rsidRPr="008F3500" w:rsidRDefault="00DC3900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 w:rsidR="005B28C5">
      <w:rPr>
        <w:rFonts w:cs="Arial"/>
        <w:sz w:val="16"/>
        <w:lang w:val="sl-SI"/>
      </w:rPr>
      <w:t>www.</w:t>
    </w:r>
    <w:r>
      <w:rPr>
        <w:rFonts w:cs="Arial"/>
        <w:sz w:val="16"/>
        <w:lang w:val="sl-SI"/>
      </w:rPr>
      <w:t>gov.si</w:t>
    </w:r>
  </w:p>
  <w:p w14:paraId="7BC39D0F" w14:textId="77777777" w:rsidR="00DC3900" w:rsidRPr="008F3500" w:rsidRDefault="00DC3900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4418D"/>
    <w:multiLevelType w:val="hybridMultilevel"/>
    <w:tmpl w:val="81DC66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B5E2A"/>
    <w:multiLevelType w:val="hybridMultilevel"/>
    <w:tmpl w:val="BE5A2E02"/>
    <w:lvl w:ilvl="0" w:tplc="87288A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361613"/>
    <w:multiLevelType w:val="hybridMultilevel"/>
    <w:tmpl w:val="A53C6DE2"/>
    <w:lvl w:ilvl="0" w:tplc="485A21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0275F"/>
    <w:multiLevelType w:val="hybridMultilevel"/>
    <w:tmpl w:val="A9C8ECBA"/>
    <w:lvl w:ilvl="0" w:tplc="59208AF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4520252"/>
    <w:multiLevelType w:val="hybridMultilevel"/>
    <w:tmpl w:val="41FA8170"/>
    <w:lvl w:ilvl="0" w:tplc="88E08F0E">
      <w:start w:val="17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Arial" w:eastAsia="Times New Roman" w:hAnsi="Arial" w:hint="default"/>
      </w:rPr>
    </w:lvl>
    <w:lvl w:ilvl="1" w:tplc="E976D65C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CC11C54"/>
    <w:multiLevelType w:val="hybridMultilevel"/>
    <w:tmpl w:val="ECD2E64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071E8A"/>
    <w:multiLevelType w:val="hybridMultilevel"/>
    <w:tmpl w:val="47A619EA"/>
    <w:lvl w:ilvl="0" w:tplc="9702AC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1B4DBC"/>
    <w:multiLevelType w:val="hybridMultilevel"/>
    <w:tmpl w:val="ACA48B80"/>
    <w:lvl w:ilvl="0" w:tplc="0F7E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C5897"/>
    <w:multiLevelType w:val="hybridMultilevel"/>
    <w:tmpl w:val="19042C04"/>
    <w:lvl w:ilvl="0" w:tplc="541E8C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CF620F"/>
    <w:multiLevelType w:val="hybridMultilevel"/>
    <w:tmpl w:val="9280E5E4"/>
    <w:lvl w:ilvl="0" w:tplc="CBA624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587481"/>
    <w:multiLevelType w:val="hybridMultilevel"/>
    <w:tmpl w:val="ACA48B80"/>
    <w:lvl w:ilvl="0" w:tplc="0F7EBE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5B2743"/>
    <w:multiLevelType w:val="hybridMultilevel"/>
    <w:tmpl w:val="58A4F5B2"/>
    <w:lvl w:ilvl="0" w:tplc="A8069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346191"/>
    <w:multiLevelType w:val="hybridMultilevel"/>
    <w:tmpl w:val="C1DA3C9E"/>
    <w:lvl w:ilvl="0" w:tplc="6058A9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261EC"/>
    <w:multiLevelType w:val="hybridMultilevel"/>
    <w:tmpl w:val="AC26A6B2"/>
    <w:lvl w:ilvl="0" w:tplc="B5E20C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A4EE3"/>
    <w:multiLevelType w:val="hybridMultilevel"/>
    <w:tmpl w:val="B9568AC8"/>
    <w:lvl w:ilvl="0" w:tplc="A9A846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2"/>
  </w:num>
  <w:num w:numId="5">
    <w:abstractNumId w:val="8"/>
  </w:num>
  <w:num w:numId="6">
    <w:abstractNumId w:val="2"/>
  </w:num>
  <w:num w:numId="7">
    <w:abstractNumId w:val="14"/>
  </w:num>
  <w:num w:numId="8">
    <w:abstractNumId w:val="13"/>
  </w:num>
  <w:num w:numId="9">
    <w:abstractNumId w:val="10"/>
  </w:num>
  <w:num w:numId="10">
    <w:abstractNumId w:val="6"/>
  </w:num>
  <w:num w:numId="11">
    <w:abstractNumId w:val="11"/>
  </w:num>
  <w:num w:numId="12">
    <w:abstractNumId w:val="9"/>
  </w:num>
  <w:num w:numId="13">
    <w:abstractNumId w:val="3"/>
  </w:num>
  <w:num w:numId="14">
    <w:abstractNumId w:val="1"/>
  </w:num>
  <w:num w:numId="1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662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ED8"/>
    <w:rsid w:val="000024CF"/>
    <w:rsid w:val="000043E8"/>
    <w:rsid w:val="0000468F"/>
    <w:rsid w:val="00005215"/>
    <w:rsid w:val="000079A1"/>
    <w:rsid w:val="00013151"/>
    <w:rsid w:val="000142A3"/>
    <w:rsid w:val="00014D6F"/>
    <w:rsid w:val="00016ED8"/>
    <w:rsid w:val="00023A88"/>
    <w:rsid w:val="000253A4"/>
    <w:rsid w:val="0002772D"/>
    <w:rsid w:val="000279CF"/>
    <w:rsid w:val="0003248C"/>
    <w:rsid w:val="000366E3"/>
    <w:rsid w:val="00043E28"/>
    <w:rsid w:val="00043F2D"/>
    <w:rsid w:val="000650A9"/>
    <w:rsid w:val="00075AEC"/>
    <w:rsid w:val="00082A11"/>
    <w:rsid w:val="00085D5A"/>
    <w:rsid w:val="0008618C"/>
    <w:rsid w:val="00087388"/>
    <w:rsid w:val="000934E0"/>
    <w:rsid w:val="000967D5"/>
    <w:rsid w:val="00096AA0"/>
    <w:rsid w:val="000A301E"/>
    <w:rsid w:val="000A4BEB"/>
    <w:rsid w:val="000A4E1E"/>
    <w:rsid w:val="000A7238"/>
    <w:rsid w:val="000B262F"/>
    <w:rsid w:val="000B79AE"/>
    <w:rsid w:val="000C33E5"/>
    <w:rsid w:val="000C3D42"/>
    <w:rsid w:val="000C7590"/>
    <w:rsid w:val="000E2345"/>
    <w:rsid w:val="000F448E"/>
    <w:rsid w:val="001008AA"/>
    <w:rsid w:val="00101A5A"/>
    <w:rsid w:val="0010315A"/>
    <w:rsid w:val="00104AC9"/>
    <w:rsid w:val="00106B6D"/>
    <w:rsid w:val="00107FBD"/>
    <w:rsid w:val="001107AA"/>
    <w:rsid w:val="0011228E"/>
    <w:rsid w:val="00114C22"/>
    <w:rsid w:val="00117FDE"/>
    <w:rsid w:val="001258BB"/>
    <w:rsid w:val="00127B86"/>
    <w:rsid w:val="00127D79"/>
    <w:rsid w:val="00134074"/>
    <w:rsid w:val="001357B2"/>
    <w:rsid w:val="00141495"/>
    <w:rsid w:val="001420C6"/>
    <w:rsid w:val="0014330B"/>
    <w:rsid w:val="00145D94"/>
    <w:rsid w:val="00152153"/>
    <w:rsid w:val="00152C75"/>
    <w:rsid w:val="001538C9"/>
    <w:rsid w:val="00154F76"/>
    <w:rsid w:val="00156D34"/>
    <w:rsid w:val="0016023E"/>
    <w:rsid w:val="00161DC1"/>
    <w:rsid w:val="00162821"/>
    <w:rsid w:val="0016310E"/>
    <w:rsid w:val="00164064"/>
    <w:rsid w:val="001660B4"/>
    <w:rsid w:val="0017478F"/>
    <w:rsid w:val="00185916"/>
    <w:rsid w:val="00187607"/>
    <w:rsid w:val="00194C63"/>
    <w:rsid w:val="001971C7"/>
    <w:rsid w:val="00197D05"/>
    <w:rsid w:val="001A3027"/>
    <w:rsid w:val="001A6428"/>
    <w:rsid w:val="001B13AD"/>
    <w:rsid w:val="001B3F20"/>
    <w:rsid w:val="001B4D09"/>
    <w:rsid w:val="001B6B0D"/>
    <w:rsid w:val="001B7AFB"/>
    <w:rsid w:val="001C38CE"/>
    <w:rsid w:val="001C744F"/>
    <w:rsid w:val="001D0D0F"/>
    <w:rsid w:val="001D56C3"/>
    <w:rsid w:val="001E0474"/>
    <w:rsid w:val="001E196A"/>
    <w:rsid w:val="001E427A"/>
    <w:rsid w:val="001F1A9D"/>
    <w:rsid w:val="001F4A6C"/>
    <w:rsid w:val="001F5DE9"/>
    <w:rsid w:val="002026DE"/>
    <w:rsid w:val="00202A77"/>
    <w:rsid w:val="0021204E"/>
    <w:rsid w:val="00213898"/>
    <w:rsid w:val="0022744F"/>
    <w:rsid w:val="00231ADD"/>
    <w:rsid w:val="00234DE4"/>
    <w:rsid w:val="00234EAD"/>
    <w:rsid w:val="0023655B"/>
    <w:rsid w:val="0024028C"/>
    <w:rsid w:val="00241BEC"/>
    <w:rsid w:val="00243205"/>
    <w:rsid w:val="00245331"/>
    <w:rsid w:val="00245D22"/>
    <w:rsid w:val="00267E56"/>
    <w:rsid w:val="00271CE5"/>
    <w:rsid w:val="002721CB"/>
    <w:rsid w:val="002736E5"/>
    <w:rsid w:val="0027447B"/>
    <w:rsid w:val="00282020"/>
    <w:rsid w:val="00285A81"/>
    <w:rsid w:val="002976E6"/>
    <w:rsid w:val="0029776F"/>
    <w:rsid w:val="002A24FD"/>
    <w:rsid w:val="002A2B69"/>
    <w:rsid w:val="002A62DA"/>
    <w:rsid w:val="002A7673"/>
    <w:rsid w:val="002A7E1F"/>
    <w:rsid w:val="002B066E"/>
    <w:rsid w:val="002B47BE"/>
    <w:rsid w:val="002B5C8B"/>
    <w:rsid w:val="002B7551"/>
    <w:rsid w:val="002C1062"/>
    <w:rsid w:val="002C284F"/>
    <w:rsid w:val="002C707A"/>
    <w:rsid w:val="002C7180"/>
    <w:rsid w:val="002D1354"/>
    <w:rsid w:val="002D1B39"/>
    <w:rsid w:val="002E0501"/>
    <w:rsid w:val="002E0FCE"/>
    <w:rsid w:val="002F19F7"/>
    <w:rsid w:val="002F31F7"/>
    <w:rsid w:val="002F35F2"/>
    <w:rsid w:val="00302A4D"/>
    <w:rsid w:val="00303FC6"/>
    <w:rsid w:val="00307AE6"/>
    <w:rsid w:val="00314838"/>
    <w:rsid w:val="00314919"/>
    <w:rsid w:val="00314EC9"/>
    <w:rsid w:val="003158DC"/>
    <w:rsid w:val="003233E9"/>
    <w:rsid w:val="00324C98"/>
    <w:rsid w:val="003251C5"/>
    <w:rsid w:val="003258C3"/>
    <w:rsid w:val="003333A6"/>
    <w:rsid w:val="00336125"/>
    <w:rsid w:val="00337F56"/>
    <w:rsid w:val="003408A4"/>
    <w:rsid w:val="00340934"/>
    <w:rsid w:val="00341025"/>
    <w:rsid w:val="00341091"/>
    <w:rsid w:val="003417F9"/>
    <w:rsid w:val="003431AB"/>
    <w:rsid w:val="00347C6A"/>
    <w:rsid w:val="003578FF"/>
    <w:rsid w:val="003636BF"/>
    <w:rsid w:val="00364559"/>
    <w:rsid w:val="003671CA"/>
    <w:rsid w:val="00370DE1"/>
    <w:rsid w:val="00371442"/>
    <w:rsid w:val="00380D45"/>
    <w:rsid w:val="00381313"/>
    <w:rsid w:val="00381F16"/>
    <w:rsid w:val="00382742"/>
    <w:rsid w:val="00383816"/>
    <w:rsid w:val="003845B4"/>
    <w:rsid w:val="00386574"/>
    <w:rsid w:val="003874BB"/>
    <w:rsid w:val="00387B1A"/>
    <w:rsid w:val="00390F1E"/>
    <w:rsid w:val="00393166"/>
    <w:rsid w:val="00394F83"/>
    <w:rsid w:val="003967B0"/>
    <w:rsid w:val="003A054E"/>
    <w:rsid w:val="003A31A9"/>
    <w:rsid w:val="003A65C0"/>
    <w:rsid w:val="003A6ED6"/>
    <w:rsid w:val="003C100E"/>
    <w:rsid w:val="003C18C5"/>
    <w:rsid w:val="003C5EE5"/>
    <w:rsid w:val="003C7CE9"/>
    <w:rsid w:val="003D5696"/>
    <w:rsid w:val="003E1C74"/>
    <w:rsid w:val="003E2EB6"/>
    <w:rsid w:val="003E2F22"/>
    <w:rsid w:val="003E32A4"/>
    <w:rsid w:val="003E3E64"/>
    <w:rsid w:val="003F2A1D"/>
    <w:rsid w:val="003F69A4"/>
    <w:rsid w:val="003F7954"/>
    <w:rsid w:val="00400D88"/>
    <w:rsid w:val="00403FE9"/>
    <w:rsid w:val="00404F31"/>
    <w:rsid w:val="00405526"/>
    <w:rsid w:val="00406A05"/>
    <w:rsid w:val="00407812"/>
    <w:rsid w:val="00410FEB"/>
    <w:rsid w:val="004173F0"/>
    <w:rsid w:val="00420D5D"/>
    <w:rsid w:val="0042399E"/>
    <w:rsid w:val="00431A79"/>
    <w:rsid w:val="00431AE2"/>
    <w:rsid w:val="004329F0"/>
    <w:rsid w:val="004341A0"/>
    <w:rsid w:val="00435908"/>
    <w:rsid w:val="00440704"/>
    <w:rsid w:val="004436F5"/>
    <w:rsid w:val="0045150F"/>
    <w:rsid w:val="0045425C"/>
    <w:rsid w:val="0046126A"/>
    <w:rsid w:val="004657EE"/>
    <w:rsid w:val="00473316"/>
    <w:rsid w:val="0047744E"/>
    <w:rsid w:val="0047757D"/>
    <w:rsid w:val="00482FF5"/>
    <w:rsid w:val="00485A0F"/>
    <w:rsid w:val="004874FE"/>
    <w:rsid w:val="00490494"/>
    <w:rsid w:val="00491B89"/>
    <w:rsid w:val="004A1BB9"/>
    <w:rsid w:val="004A2579"/>
    <w:rsid w:val="004A5B8D"/>
    <w:rsid w:val="004B7E95"/>
    <w:rsid w:val="004C01C6"/>
    <w:rsid w:val="004C1141"/>
    <w:rsid w:val="004C16C7"/>
    <w:rsid w:val="004C490F"/>
    <w:rsid w:val="004C50C2"/>
    <w:rsid w:val="004C700A"/>
    <w:rsid w:val="004C7475"/>
    <w:rsid w:val="004D6146"/>
    <w:rsid w:val="004E43D3"/>
    <w:rsid w:val="004E6058"/>
    <w:rsid w:val="004F2F32"/>
    <w:rsid w:val="005060F3"/>
    <w:rsid w:val="0051285B"/>
    <w:rsid w:val="00517972"/>
    <w:rsid w:val="0052230D"/>
    <w:rsid w:val="00524C90"/>
    <w:rsid w:val="00526246"/>
    <w:rsid w:val="00526EE3"/>
    <w:rsid w:val="0052711A"/>
    <w:rsid w:val="00530440"/>
    <w:rsid w:val="00534B2C"/>
    <w:rsid w:val="00537640"/>
    <w:rsid w:val="0054062A"/>
    <w:rsid w:val="00543EEF"/>
    <w:rsid w:val="005455E8"/>
    <w:rsid w:val="00545F8B"/>
    <w:rsid w:val="0055435C"/>
    <w:rsid w:val="00560D58"/>
    <w:rsid w:val="0056181C"/>
    <w:rsid w:val="00562B65"/>
    <w:rsid w:val="00564963"/>
    <w:rsid w:val="00565D67"/>
    <w:rsid w:val="005668CA"/>
    <w:rsid w:val="00567106"/>
    <w:rsid w:val="00571D9C"/>
    <w:rsid w:val="005813F2"/>
    <w:rsid w:val="0058485C"/>
    <w:rsid w:val="00592979"/>
    <w:rsid w:val="005933A8"/>
    <w:rsid w:val="00597948"/>
    <w:rsid w:val="00597F6E"/>
    <w:rsid w:val="005A0295"/>
    <w:rsid w:val="005A25AF"/>
    <w:rsid w:val="005A5697"/>
    <w:rsid w:val="005B28C5"/>
    <w:rsid w:val="005B2E76"/>
    <w:rsid w:val="005B6653"/>
    <w:rsid w:val="005C6563"/>
    <w:rsid w:val="005C7DA8"/>
    <w:rsid w:val="005D2584"/>
    <w:rsid w:val="005D4F29"/>
    <w:rsid w:val="005D6A56"/>
    <w:rsid w:val="005D7EA9"/>
    <w:rsid w:val="005E1D3C"/>
    <w:rsid w:val="005E27A0"/>
    <w:rsid w:val="005E40CF"/>
    <w:rsid w:val="005E5C0A"/>
    <w:rsid w:val="005F35F5"/>
    <w:rsid w:val="005F3791"/>
    <w:rsid w:val="005F3987"/>
    <w:rsid w:val="005F4686"/>
    <w:rsid w:val="005F6CDA"/>
    <w:rsid w:val="005F718F"/>
    <w:rsid w:val="00603621"/>
    <w:rsid w:val="00606D5A"/>
    <w:rsid w:val="00610F24"/>
    <w:rsid w:val="00611286"/>
    <w:rsid w:val="006145E2"/>
    <w:rsid w:val="006162D3"/>
    <w:rsid w:val="00620798"/>
    <w:rsid w:val="006207D8"/>
    <w:rsid w:val="00623017"/>
    <w:rsid w:val="00625AE6"/>
    <w:rsid w:val="00632253"/>
    <w:rsid w:val="00634936"/>
    <w:rsid w:val="00634F66"/>
    <w:rsid w:val="00635505"/>
    <w:rsid w:val="00641AE4"/>
    <w:rsid w:val="00642714"/>
    <w:rsid w:val="0064398D"/>
    <w:rsid w:val="00643CBC"/>
    <w:rsid w:val="006455CE"/>
    <w:rsid w:val="00651422"/>
    <w:rsid w:val="00651F94"/>
    <w:rsid w:val="00655841"/>
    <w:rsid w:val="006633FB"/>
    <w:rsid w:val="0066343E"/>
    <w:rsid w:val="00674722"/>
    <w:rsid w:val="006759DD"/>
    <w:rsid w:val="00680F4E"/>
    <w:rsid w:val="0068337B"/>
    <w:rsid w:val="00686520"/>
    <w:rsid w:val="00686663"/>
    <w:rsid w:val="006911D4"/>
    <w:rsid w:val="006948CD"/>
    <w:rsid w:val="006A02E6"/>
    <w:rsid w:val="006A3A63"/>
    <w:rsid w:val="006A42FD"/>
    <w:rsid w:val="006A5E83"/>
    <w:rsid w:val="006A7601"/>
    <w:rsid w:val="006C0F20"/>
    <w:rsid w:val="006C4C47"/>
    <w:rsid w:val="006C4CFA"/>
    <w:rsid w:val="006D1EC4"/>
    <w:rsid w:val="006E3D3A"/>
    <w:rsid w:val="006E3FB3"/>
    <w:rsid w:val="006E45CB"/>
    <w:rsid w:val="00706416"/>
    <w:rsid w:val="00710990"/>
    <w:rsid w:val="00717123"/>
    <w:rsid w:val="00717EFE"/>
    <w:rsid w:val="00727870"/>
    <w:rsid w:val="007300F8"/>
    <w:rsid w:val="00733017"/>
    <w:rsid w:val="00733AE7"/>
    <w:rsid w:val="00736719"/>
    <w:rsid w:val="00743ADC"/>
    <w:rsid w:val="00743DA5"/>
    <w:rsid w:val="0075023C"/>
    <w:rsid w:val="00762AE3"/>
    <w:rsid w:val="00773A99"/>
    <w:rsid w:val="007756B9"/>
    <w:rsid w:val="007830DB"/>
    <w:rsid w:val="00783310"/>
    <w:rsid w:val="0079134D"/>
    <w:rsid w:val="00791D59"/>
    <w:rsid w:val="00794535"/>
    <w:rsid w:val="00797878"/>
    <w:rsid w:val="007A2681"/>
    <w:rsid w:val="007A4A6D"/>
    <w:rsid w:val="007A602D"/>
    <w:rsid w:val="007A7529"/>
    <w:rsid w:val="007B2CE2"/>
    <w:rsid w:val="007C68DE"/>
    <w:rsid w:val="007C7CAA"/>
    <w:rsid w:val="007D1BCF"/>
    <w:rsid w:val="007D6A67"/>
    <w:rsid w:val="007D6CD1"/>
    <w:rsid w:val="007D730A"/>
    <w:rsid w:val="007D75CF"/>
    <w:rsid w:val="007D7F9B"/>
    <w:rsid w:val="007E0440"/>
    <w:rsid w:val="007E36DB"/>
    <w:rsid w:val="007E62DB"/>
    <w:rsid w:val="007E6DC5"/>
    <w:rsid w:val="007E7D3F"/>
    <w:rsid w:val="007F4E99"/>
    <w:rsid w:val="007F5F54"/>
    <w:rsid w:val="007F6F5D"/>
    <w:rsid w:val="00806B04"/>
    <w:rsid w:val="0080751D"/>
    <w:rsid w:val="00807C30"/>
    <w:rsid w:val="008129CA"/>
    <w:rsid w:val="008231D2"/>
    <w:rsid w:val="008247B0"/>
    <w:rsid w:val="00824A5A"/>
    <w:rsid w:val="00830402"/>
    <w:rsid w:val="00830E77"/>
    <w:rsid w:val="00833C9D"/>
    <w:rsid w:val="00836273"/>
    <w:rsid w:val="00846830"/>
    <w:rsid w:val="00846BA9"/>
    <w:rsid w:val="00847F5A"/>
    <w:rsid w:val="00850D6E"/>
    <w:rsid w:val="00855BEA"/>
    <w:rsid w:val="00862179"/>
    <w:rsid w:val="00870DEB"/>
    <w:rsid w:val="00872DA0"/>
    <w:rsid w:val="00873B52"/>
    <w:rsid w:val="00875BE5"/>
    <w:rsid w:val="00877FFC"/>
    <w:rsid w:val="0088043C"/>
    <w:rsid w:val="008839BA"/>
    <w:rsid w:val="00884889"/>
    <w:rsid w:val="0088621E"/>
    <w:rsid w:val="008906C9"/>
    <w:rsid w:val="00890FCA"/>
    <w:rsid w:val="008942F5"/>
    <w:rsid w:val="00896308"/>
    <w:rsid w:val="008976D4"/>
    <w:rsid w:val="008B0D16"/>
    <w:rsid w:val="008B1C59"/>
    <w:rsid w:val="008B7219"/>
    <w:rsid w:val="008C5738"/>
    <w:rsid w:val="008D04F0"/>
    <w:rsid w:val="008D28FB"/>
    <w:rsid w:val="008D5D05"/>
    <w:rsid w:val="008E1C85"/>
    <w:rsid w:val="008F08D2"/>
    <w:rsid w:val="008F3500"/>
    <w:rsid w:val="008F4D22"/>
    <w:rsid w:val="00901CB3"/>
    <w:rsid w:val="00904D49"/>
    <w:rsid w:val="00910E7C"/>
    <w:rsid w:val="00915C0D"/>
    <w:rsid w:val="009201AC"/>
    <w:rsid w:val="00921659"/>
    <w:rsid w:val="00922FAF"/>
    <w:rsid w:val="00924E3C"/>
    <w:rsid w:val="00925204"/>
    <w:rsid w:val="009278F2"/>
    <w:rsid w:val="009308FD"/>
    <w:rsid w:val="00930F3E"/>
    <w:rsid w:val="00934B81"/>
    <w:rsid w:val="0093536D"/>
    <w:rsid w:val="00942A59"/>
    <w:rsid w:val="009449A4"/>
    <w:rsid w:val="00944F10"/>
    <w:rsid w:val="0094556B"/>
    <w:rsid w:val="0095115C"/>
    <w:rsid w:val="009540D9"/>
    <w:rsid w:val="009612BB"/>
    <w:rsid w:val="0096278E"/>
    <w:rsid w:val="009708C9"/>
    <w:rsid w:val="009730B4"/>
    <w:rsid w:val="00973C96"/>
    <w:rsid w:val="0097659F"/>
    <w:rsid w:val="00980173"/>
    <w:rsid w:val="009824E8"/>
    <w:rsid w:val="00982CB9"/>
    <w:rsid w:val="00985839"/>
    <w:rsid w:val="00990DC8"/>
    <w:rsid w:val="0099437B"/>
    <w:rsid w:val="00996919"/>
    <w:rsid w:val="00997222"/>
    <w:rsid w:val="009A27A9"/>
    <w:rsid w:val="009B0C77"/>
    <w:rsid w:val="009B31E7"/>
    <w:rsid w:val="009B5F00"/>
    <w:rsid w:val="009B6705"/>
    <w:rsid w:val="009C6F5F"/>
    <w:rsid w:val="009C740A"/>
    <w:rsid w:val="009D02DA"/>
    <w:rsid w:val="009D0B88"/>
    <w:rsid w:val="009D2EBD"/>
    <w:rsid w:val="009E221E"/>
    <w:rsid w:val="009E2985"/>
    <w:rsid w:val="009E5CD9"/>
    <w:rsid w:val="009F2564"/>
    <w:rsid w:val="00A034B2"/>
    <w:rsid w:val="00A04C55"/>
    <w:rsid w:val="00A05260"/>
    <w:rsid w:val="00A11721"/>
    <w:rsid w:val="00A125C5"/>
    <w:rsid w:val="00A126D7"/>
    <w:rsid w:val="00A23EF4"/>
    <w:rsid w:val="00A2451C"/>
    <w:rsid w:val="00A25589"/>
    <w:rsid w:val="00A25F75"/>
    <w:rsid w:val="00A27854"/>
    <w:rsid w:val="00A3126E"/>
    <w:rsid w:val="00A32096"/>
    <w:rsid w:val="00A32A5B"/>
    <w:rsid w:val="00A372EC"/>
    <w:rsid w:val="00A571A0"/>
    <w:rsid w:val="00A60FAA"/>
    <w:rsid w:val="00A643FB"/>
    <w:rsid w:val="00A65EE7"/>
    <w:rsid w:val="00A674BD"/>
    <w:rsid w:val="00A70133"/>
    <w:rsid w:val="00A728B9"/>
    <w:rsid w:val="00A72D75"/>
    <w:rsid w:val="00A770A6"/>
    <w:rsid w:val="00A81374"/>
    <w:rsid w:val="00A813B1"/>
    <w:rsid w:val="00A82135"/>
    <w:rsid w:val="00A826EB"/>
    <w:rsid w:val="00A91713"/>
    <w:rsid w:val="00A93DB8"/>
    <w:rsid w:val="00AA2C2F"/>
    <w:rsid w:val="00AB090D"/>
    <w:rsid w:val="00AB36C4"/>
    <w:rsid w:val="00AB40E1"/>
    <w:rsid w:val="00AC32B2"/>
    <w:rsid w:val="00AC4C00"/>
    <w:rsid w:val="00AC6A41"/>
    <w:rsid w:val="00AC6F2E"/>
    <w:rsid w:val="00AD1E75"/>
    <w:rsid w:val="00AE7809"/>
    <w:rsid w:val="00AF09E5"/>
    <w:rsid w:val="00AF704A"/>
    <w:rsid w:val="00B0230A"/>
    <w:rsid w:val="00B03FDC"/>
    <w:rsid w:val="00B115ED"/>
    <w:rsid w:val="00B16B38"/>
    <w:rsid w:val="00B17141"/>
    <w:rsid w:val="00B2202A"/>
    <w:rsid w:val="00B27F7A"/>
    <w:rsid w:val="00B3150C"/>
    <w:rsid w:val="00B31575"/>
    <w:rsid w:val="00B317EA"/>
    <w:rsid w:val="00B32F17"/>
    <w:rsid w:val="00B353C1"/>
    <w:rsid w:val="00B364B8"/>
    <w:rsid w:val="00B51CFA"/>
    <w:rsid w:val="00B60828"/>
    <w:rsid w:val="00B63573"/>
    <w:rsid w:val="00B6423F"/>
    <w:rsid w:val="00B65AF8"/>
    <w:rsid w:val="00B67194"/>
    <w:rsid w:val="00B71690"/>
    <w:rsid w:val="00B73248"/>
    <w:rsid w:val="00B8105D"/>
    <w:rsid w:val="00B8547D"/>
    <w:rsid w:val="00B87F0C"/>
    <w:rsid w:val="00B96634"/>
    <w:rsid w:val="00BA368E"/>
    <w:rsid w:val="00BA4A09"/>
    <w:rsid w:val="00BA4DFF"/>
    <w:rsid w:val="00BA70CF"/>
    <w:rsid w:val="00BA765E"/>
    <w:rsid w:val="00BA7BBC"/>
    <w:rsid w:val="00BB133F"/>
    <w:rsid w:val="00BB1511"/>
    <w:rsid w:val="00BB30FB"/>
    <w:rsid w:val="00BB473D"/>
    <w:rsid w:val="00BC167F"/>
    <w:rsid w:val="00BC26BA"/>
    <w:rsid w:val="00BC3EF6"/>
    <w:rsid w:val="00BC7C7A"/>
    <w:rsid w:val="00BD3089"/>
    <w:rsid w:val="00BD343A"/>
    <w:rsid w:val="00BD7AD2"/>
    <w:rsid w:val="00BE3AFF"/>
    <w:rsid w:val="00BE5EE3"/>
    <w:rsid w:val="00BE6CB7"/>
    <w:rsid w:val="00BE748A"/>
    <w:rsid w:val="00BF4A15"/>
    <w:rsid w:val="00BF5936"/>
    <w:rsid w:val="00BF6A98"/>
    <w:rsid w:val="00C0011E"/>
    <w:rsid w:val="00C0236A"/>
    <w:rsid w:val="00C0358C"/>
    <w:rsid w:val="00C07B38"/>
    <w:rsid w:val="00C107F1"/>
    <w:rsid w:val="00C10BD3"/>
    <w:rsid w:val="00C1409B"/>
    <w:rsid w:val="00C154EC"/>
    <w:rsid w:val="00C213D6"/>
    <w:rsid w:val="00C250D5"/>
    <w:rsid w:val="00C35666"/>
    <w:rsid w:val="00C42EDA"/>
    <w:rsid w:val="00C44F2A"/>
    <w:rsid w:val="00C55195"/>
    <w:rsid w:val="00C5674F"/>
    <w:rsid w:val="00C60156"/>
    <w:rsid w:val="00C611F8"/>
    <w:rsid w:val="00C71699"/>
    <w:rsid w:val="00C722C6"/>
    <w:rsid w:val="00C76A30"/>
    <w:rsid w:val="00C8114A"/>
    <w:rsid w:val="00C83E1F"/>
    <w:rsid w:val="00C87596"/>
    <w:rsid w:val="00C918E9"/>
    <w:rsid w:val="00C92898"/>
    <w:rsid w:val="00CA15CC"/>
    <w:rsid w:val="00CA4340"/>
    <w:rsid w:val="00CA4CE2"/>
    <w:rsid w:val="00CB3AE5"/>
    <w:rsid w:val="00CB71FE"/>
    <w:rsid w:val="00CC2289"/>
    <w:rsid w:val="00CC2861"/>
    <w:rsid w:val="00CC3FCE"/>
    <w:rsid w:val="00CC7105"/>
    <w:rsid w:val="00CD23C1"/>
    <w:rsid w:val="00CD3A75"/>
    <w:rsid w:val="00CD3B1B"/>
    <w:rsid w:val="00CD51DB"/>
    <w:rsid w:val="00CE5238"/>
    <w:rsid w:val="00CE5631"/>
    <w:rsid w:val="00CE6C3D"/>
    <w:rsid w:val="00CE7514"/>
    <w:rsid w:val="00CF0A19"/>
    <w:rsid w:val="00CF182F"/>
    <w:rsid w:val="00D01099"/>
    <w:rsid w:val="00D01171"/>
    <w:rsid w:val="00D01946"/>
    <w:rsid w:val="00D034D7"/>
    <w:rsid w:val="00D04FFF"/>
    <w:rsid w:val="00D050C3"/>
    <w:rsid w:val="00D05C17"/>
    <w:rsid w:val="00D07135"/>
    <w:rsid w:val="00D14FC4"/>
    <w:rsid w:val="00D207B4"/>
    <w:rsid w:val="00D23307"/>
    <w:rsid w:val="00D24807"/>
    <w:rsid w:val="00D248DE"/>
    <w:rsid w:val="00D270CD"/>
    <w:rsid w:val="00D30A43"/>
    <w:rsid w:val="00D310E8"/>
    <w:rsid w:val="00D33768"/>
    <w:rsid w:val="00D37EA5"/>
    <w:rsid w:val="00D40079"/>
    <w:rsid w:val="00D422D6"/>
    <w:rsid w:val="00D65CA9"/>
    <w:rsid w:val="00D66E78"/>
    <w:rsid w:val="00D70A40"/>
    <w:rsid w:val="00D77E1C"/>
    <w:rsid w:val="00D824FC"/>
    <w:rsid w:val="00D82E4C"/>
    <w:rsid w:val="00D833CD"/>
    <w:rsid w:val="00D8542D"/>
    <w:rsid w:val="00D86C66"/>
    <w:rsid w:val="00D93DFC"/>
    <w:rsid w:val="00D945EB"/>
    <w:rsid w:val="00DA0A62"/>
    <w:rsid w:val="00DA1324"/>
    <w:rsid w:val="00DA4A25"/>
    <w:rsid w:val="00DA5B46"/>
    <w:rsid w:val="00DA7FF6"/>
    <w:rsid w:val="00DB13B3"/>
    <w:rsid w:val="00DB15F4"/>
    <w:rsid w:val="00DB47FF"/>
    <w:rsid w:val="00DC00BF"/>
    <w:rsid w:val="00DC3900"/>
    <w:rsid w:val="00DC5813"/>
    <w:rsid w:val="00DC6A71"/>
    <w:rsid w:val="00DD0737"/>
    <w:rsid w:val="00DD0947"/>
    <w:rsid w:val="00DD1F67"/>
    <w:rsid w:val="00DD30FD"/>
    <w:rsid w:val="00DD3761"/>
    <w:rsid w:val="00DD42FB"/>
    <w:rsid w:val="00DD7C7E"/>
    <w:rsid w:val="00DE0589"/>
    <w:rsid w:val="00DE312F"/>
    <w:rsid w:val="00DE4B0A"/>
    <w:rsid w:val="00DE7E16"/>
    <w:rsid w:val="00DF0095"/>
    <w:rsid w:val="00DF3B84"/>
    <w:rsid w:val="00DF644B"/>
    <w:rsid w:val="00E014B0"/>
    <w:rsid w:val="00E0357D"/>
    <w:rsid w:val="00E07C38"/>
    <w:rsid w:val="00E10109"/>
    <w:rsid w:val="00E10AE3"/>
    <w:rsid w:val="00E124C9"/>
    <w:rsid w:val="00E12539"/>
    <w:rsid w:val="00E145CF"/>
    <w:rsid w:val="00E14857"/>
    <w:rsid w:val="00E16770"/>
    <w:rsid w:val="00E16B32"/>
    <w:rsid w:val="00E21C7E"/>
    <w:rsid w:val="00E235D0"/>
    <w:rsid w:val="00E3087B"/>
    <w:rsid w:val="00E328CA"/>
    <w:rsid w:val="00E34E6C"/>
    <w:rsid w:val="00E37CF4"/>
    <w:rsid w:val="00E44925"/>
    <w:rsid w:val="00E470D1"/>
    <w:rsid w:val="00E528EA"/>
    <w:rsid w:val="00E54A87"/>
    <w:rsid w:val="00E55945"/>
    <w:rsid w:val="00E55B11"/>
    <w:rsid w:val="00E55F69"/>
    <w:rsid w:val="00E62FEA"/>
    <w:rsid w:val="00E65BB5"/>
    <w:rsid w:val="00E663B3"/>
    <w:rsid w:val="00E70A18"/>
    <w:rsid w:val="00E7494A"/>
    <w:rsid w:val="00E74CF8"/>
    <w:rsid w:val="00E76A2E"/>
    <w:rsid w:val="00E80DCB"/>
    <w:rsid w:val="00E835A1"/>
    <w:rsid w:val="00E85585"/>
    <w:rsid w:val="00E909E9"/>
    <w:rsid w:val="00E924AF"/>
    <w:rsid w:val="00E93691"/>
    <w:rsid w:val="00EA0413"/>
    <w:rsid w:val="00EB65E7"/>
    <w:rsid w:val="00EC07E8"/>
    <w:rsid w:val="00EC0992"/>
    <w:rsid w:val="00EC728F"/>
    <w:rsid w:val="00ED0774"/>
    <w:rsid w:val="00ED1C3E"/>
    <w:rsid w:val="00ED2DA8"/>
    <w:rsid w:val="00ED3A3A"/>
    <w:rsid w:val="00EE38F0"/>
    <w:rsid w:val="00EE3B08"/>
    <w:rsid w:val="00EE552C"/>
    <w:rsid w:val="00EE7661"/>
    <w:rsid w:val="00EF55E5"/>
    <w:rsid w:val="00EF632F"/>
    <w:rsid w:val="00F00D76"/>
    <w:rsid w:val="00F0360A"/>
    <w:rsid w:val="00F03DD3"/>
    <w:rsid w:val="00F149E1"/>
    <w:rsid w:val="00F14C89"/>
    <w:rsid w:val="00F14F2B"/>
    <w:rsid w:val="00F20A87"/>
    <w:rsid w:val="00F237F9"/>
    <w:rsid w:val="00F240BB"/>
    <w:rsid w:val="00F328C7"/>
    <w:rsid w:val="00F3551D"/>
    <w:rsid w:val="00F423A3"/>
    <w:rsid w:val="00F46E98"/>
    <w:rsid w:val="00F50FF7"/>
    <w:rsid w:val="00F514BC"/>
    <w:rsid w:val="00F5746D"/>
    <w:rsid w:val="00F57FED"/>
    <w:rsid w:val="00F632AF"/>
    <w:rsid w:val="00F66765"/>
    <w:rsid w:val="00F72125"/>
    <w:rsid w:val="00F77931"/>
    <w:rsid w:val="00F82692"/>
    <w:rsid w:val="00F835AC"/>
    <w:rsid w:val="00F85BB2"/>
    <w:rsid w:val="00F90613"/>
    <w:rsid w:val="00F91653"/>
    <w:rsid w:val="00F92557"/>
    <w:rsid w:val="00F92786"/>
    <w:rsid w:val="00F93312"/>
    <w:rsid w:val="00F9371D"/>
    <w:rsid w:val="00FA4720"/>
    <w:rsid w:val="00FA49D7"/>
    <w:rsid w:val="00FA65CB"/>
    <w:rsid w:val="00FB1162"/>
    <w:rsid w:val="00FC09DB"/>
    <w:rsid w:val="00FC2D0C"/>
    <w:rsid w:val="00FC5AB4"/>
    <w:rsid w:val="00FD77FD"/>
    <w:rsid w:val="00FE0BE6"/>
    <w:rsid w:val="00FE47BC"/>
    <w:rsid w:val="00FE6E8E"/>
    <w:rsid w:val="00FF2515"/>
    <w:rsid w:val="00FF348A"/>
    <w:rsid w:val="00FF414C"/>
    <w:rsid w:val="00FF68BC"/>
    <w:rsid w:val="00FF764A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3D324F04"/>
  <w15:chartTrackingRefBased/>
  <w15:docId w15:val="{0F844CD3-DE1C-42E9-A3E6-DE86AF83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870DEB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875BE5"/>
    <w:pPr>
      <w:keepNext/>
      <w:jc w:val="both"/>
      <w:outlineLvl w:val="1"/>
    </w:pPr>
    <w:rPr>
      <w:rFonts w:cs="Arial"/>
      <w:b/>
      <w:color w:val="000000"/>
      <w:szCs w:val="20"/>
      <w:lang w:val="sl-SI"/>
    </w:rPr>
  </w:style>
  <w:style w:type="paragraph" w:styleId="Naslov3">
    <w:name w:val="heading 3"/>
    <w:basedOn w:val="Navaden"/>
    <w:next w:val="Navaden"/>
    <w:link w:val="Naslov3Znak"/>
    <w:qFormat/>
    <w:rsid w:val="00016ED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qFormat/>
    <w:rsid w:val="00016ED8"/>
    <w:pPr>
      <w:ind w:left="708"/>
    </w:pPr>
    <w:rPr>
      <w:lang w:val="sl-SI"/>
    </w:rPr>
  </w:style>
  <w:style w:type="paragraph" w:customStyle="1" w:styleId="BodyText21">
    <w:name w:val="Body Text 21"/>
    <w:basedOn w:val="Navaden"/>
    <w:rsid w:val="00016E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 w:val="24"/>
      <w:szCs w:val="20"/>
      <w:lang w:val="sl-SI" w:eastAsia="sl-SI"/>
    </w:rPr>
  </w:style>
  <w:style w:type="character" w:customStyle="1" w:styleId="Naslov3Znak">
    <w:name w:val="Naslov 3 Znak"/>
    <w:link w:val="Naslov3"/>
    <w:rsid w:val="00016ED8"/>
    <w:rPr>
      <w:rFonts w:ascii="Arial" w:hAnsi="Arial" w:cs="Arial"/>
      <w:b/>
      <w:bCs/>
      <w:sz w:val="26"/>
      <w:szCs w:val="26"/>
      <w:lang w:val="en-US" w:eastAsia="en-US"/>
    </w:rPr>
  </w:style>
  <w:style w:type="paragraph" w:styleId="Besedilooblaka">
    <w:name w:val="Balloon Text"/>
    <w:basedOn w:val="Navaden"/>
    <w:link w:val="BesedilooblakaZnak"/>
    <w:rsid w:val="00AC6F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C6F2E"/>
    <w:rPr>
      <w:rFonts w:ascii="Segoe UI" w:hAnsi="Segoe UI" w:cs="Segoe UI"/>
      <w:sz w:val="18"/>
      <w:szCs w:val="18"/>
      <w:lang w:val="en-US" w:eastAsia="en-US"/>
    </w:rPr>
  </w:style>
  <w:style w:type="character" w:customStyle="1" w:styleId="apple-converted-space">
    <w:name w:val="apple-converted-space"/>
    <w:rsid w:val="00B67194"/>
  </w:style>
  <w:style w:type="character" w:customStyle="1" w:styleId="NogaZnak">
    <w:name w:val="Noga Znak"/>
    <w:link w:val="Noga"/>
    <w:uiPriority w:val="99"/>
    <w:rsid w:val="00245331"/>
    <w:rPr>
      <w:rFonts w:ascii="Arial" w:hAnsi="Arial"/>
      <w:szCs w:val="24"/>
      <w:lang w:val="en-US" w:eastAsia="en-US"/>
    </w:rPr>
  </w:style>
  <w:style w:type="character" w:styleId="tevilkastrani">
    <w:name w:val="page number"/>
    <w:rsid w:val="00F90613"/>
  </w:style>
  <w:style w:type="character" w:customStyle="1" w:styleId="Naslov2Znak">
    <w:name w:val="Naslov 2 Znak"/>
    <w:basedOn w:val="Privzetapisavaodstavka"/>
    <w:link w:val="Naslov2"/>
    <w:rsid w:val="00875BE5"/>
    <w:rPr>
      <w:rFonts w:ascii="Arial" w:hAnsi="Arial" w:cs="Arial"/>
      <w:b/>
      <w:color w:val="000000"/>
      <w:lang w:eastAsia="en-US"/>
    </w:rPr>
  </w:style>
  <w:style w:type="paragraph" w:styleId="Pripombabesedilo">
    <w:name w:val="annotation text"/>
    <w:basedOn w:val="Navaden"/>
    <w:link w:val="PripombabesediloZnak"/>
    <w:uiPriority w:val="99"/>
    <w:rsid w:val="00DB15F4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DB15F4"/>
    <w:rPr>
      <w:rFonts w:ascii="Arial" w:hAnsi="Arial"/>
      <w:lang w:val="en-US" w:eastAsia="en-US"/>
    </w:rPr>
  </w:style>
  <w:style w:type="paragraph" w:styleId="Revizija">
    <w:name w:val="Revision"/>
    <w:hidden/>
    <w:uiPriority w:val="99"/>
    <w:semiHidden/>
    <w:rsid w:val="0011228E"/>
    <w:rPr>
      <w:rFonts w:ascii="Arial" w:hAnsi="Arial"/>
      <w:szCs w:val="24"/>
      <w:lang w:val="en-US" w:eastAsia="en-US"/>
    </w:rPr>
  </w:style>
  <w:style w:type="character" w:styleId="Pripombasklic">
    <w:name w:val="annotation reference"/>
    <w:basedOn w:val="Privzetapisavaodstavka"/>
    <w:rsid w:val="0011228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11228E"/>
    <w:pPr>
      <w:spacing w:line="240" w:lineRule="auto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11228E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par\Downloads\MNZ%20(1)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1D595-3FD5-4174-B563-620F646E7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 (1)</Template>
  <TotalTime>2</TotalTime>
  <Pages>3</Pages>
  <Words>1044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Štupar  Martina</dc:creator>
  <cp:keywords/>
  <cp:lastModifiedBy>VAGAJA Kim</cp:lastModifiedBy>
  <cp:revision>4</cp:revision>
  <cp:lastPrinted>2024-02-01T13:40:00Z</cp:lastPrinted>
  <dcterms:created xsi:type="dcterms:W3CDTF">2025-05-12T11:24:00Z</dcterms:created>
  <dcterms:modified xsi:type="dcterms:W3CDTF">2025-05-13T06:18:00Z</dcterms:modified>
</cp:coreProperties>
</file>